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24E" w:rsidRPr="004635E9" w:rsidRDefault="0005724E" w:rsidP="00136ED8">
      <w:pPr>
        <w:widowControl w:val="0"/>
        <w:adjustRightInd w:val="0"/>
        <w:ind w:firstLine="6379"/>
        <w:contextualSpacing/>
      </w:pPr>
      <w:r w:rsidRPr="004635E9">
        <w:t>УТВЕРЖДАЮ</w:t>
      </w:r>
    </w:p>
    <w:p w:rsidR="0005724E" w:rsidRPr="004635E9" w:rsidRDefault="0005724E" w:rsidP="00136ED8">
      <w:pPr>
        <w:widowControl w:val="0"/>
        <w:adjustRightInd w:val="0"/>
        <w:ind w:firstLine="6379"/>
        <w:contextualSpacing/>
      </w:pPr>
      <w:r>
        <w:t xml:space="preserve">Директор </w:t>
      </w:r>
      <w:r w:rsidRPr="00C42C5F">
        <w:t xml:space="preserve">филиала № </w:t>
      </w:r>
      <w:r>
        <w:t>12</w:t>
      </w:r>
    </w:p>
    <w:p w:rsidR="0005724E" w:rsidRPr="004635E9" w:rsidRDefault="0005724E" w:rsidP="00136ED8">
      <w:pPr>
        <w:widowControl w:val="0"/>
        <w:adjustRightInd w:val="0"/>
        <w:ind w:firstLine="6379"/>
        <w:contextualSpacing/>
      </w:pPr>
      <w:r w:rsidRPr="004635E9">
        <w:t>ФГУП «Атом-охрана»</w:t>
      </w:r>
    </w:p>
    <w:p w:rsidR="0005724E" w:rsidRPr="004635E9" w:rsidRDefault="0005724E" w:rsidP="00136ED8">
      <w:pPr>
        <w:widowControl w:val="0"/>
        <w:adjustRightInd w:val="0"/>
        <w:ind w:firstLine="6379"/>
        <w:contextualSpacing/>
        <w:jc w:val="center"/>
      </w:pPr>
    </w:p>
    <w:p w:rsidR="0005724E" w:rsidRPr="00A470FA" w:rsidRDefault="0005724E" w:rsidP="00136ED8">
      <w:pPr>
        <w:widowControl w:val="0"/>
        <w:adjustRightInd w:val="0"/>
        <w:ind w:firstLine="6379"/>
        <w:contextualSpacing/>
        <w:jc w:val="center"/>
      </w:pPr>
      <w:r>
        <w:t>__________А.М. Бренчугин</w:t>
      </w:r>
    </w:p>
    <w:p w:rsidR="0005724E" w:rsidRPr="001F6931" w:rsidRDefault="0005724E" w:rsidP="00C969FA">
      <w:pPr>
        <w:ind w:left="5103"/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</w:p>
    <w:p w:rsidR="0005724E" w:rsidRPr="00CA42C4" w:rsidRDefault="0005724E" w:rsidP="00C969FA">
      <w:pPr>
        <w:jc w:val="center"/>
        <w:rPr>
          <w:b/>
          <w:color w:val="000000"/>
        </w:rPr>
      </w:pPr>
      <w:r>
        <w:rPr>
          <w:b/>
          <w:color w:val="000000"/>
        </w:rPr>
        <w:t>ТЕХНИЧЕСКОЕ ЗАДАНИЕ</w:t>
      </w:r>
    </w:p>
    <w:p w:rsidR="0005724E" w:rsidRPr="005A7EA8" w:rsidRDefault="0005724E" w:rsidP="00CA42C4">
      <w:pPr>
        <w:keepNext/>
        <w:jc w:val="center"/>
      </w:pPr>
      <w:r w:rsidRPr="005A7EA8">
        <w:t>для проведения открытого запроса цен в электронной форме на</w:t>
      </w:r>
    </w:p>
    <w:p w:rsidR="0005724E" w:rsidRPr="005A7EA8" w:rsidRDefault="0005724E" w:rsidP="00CA42C4">
      <w:pPr>
        <w:keepNext/>
        <w:jc w:val="center"/>
        <w:rPr>
          <w:shd w:val="clear" w:color="auto" w:fill="FFFFFF"/>
        </w:rPr>
      </w:pPr>
      <w:r w:rsidRPr="005A7EA8">
        <w:t xml:space="preserve">право заключения договора на </w:t>
      </w:r>
      <w:r w:rsidRPr="005A7EA8">
        <w:rPr>
          <w:bCs/>
        </w:rPr>
        <w:t xml:space="preserve"> </w:t>
      </w:r>
      <w:r w:rsidRPr="005A7EA8">
        <w:rPr>
          <w:shd w:val="clear" w:color="auto" w:fill="FFFFFF"/>
        </w:rPr>
        <w:t xml:space="preserve">поставку  хозяйственных товаров  </w:t>
      </w:r>
    </w:p>
    <w:p w:rsidR="0005724E" w:rsidRDefault="0005724E" w:rsidP="00136ED8">
      <w:pPr>
        <w:widowControl w:val="0"/>
        <w:adjustRightInd w:val="0"/>
        <w:contextualSpacing/>
        <w:jc w:val="center"/>
      </w:pPr>
      <w:r w:rsidRPr="005A7EA8">
        <w:rPr>
          <w:shd w:val="clear" w:color="auto" w:fill="FFFFFF"/>
        </w:rPr>
        <w:t xml:space="preserve">для нужд  </w:t>
      </w:r>
      <w:r>
        <w:t xml:space="preserve">отдельного отряда № 1 филиала </w:t>
      </w:r>
      <w:r w:rsidRPr="00C42C5F">
        <w:t>№</w:t>
      </w:r>
      <w:r>
        <w:t xml:space="preserve"> 12</w:t>
      </w:r>
      <w:r w:rsidRPr="004635E9">
        <w:t xml:space="preserve"> ФГУП «Атом-охрана»</w:t>
      </w:r>
      <w:r>
        <w:t xml:space="preserve">                   (г. Новосибирск)</w:t>
      </w:r>
    </w:p>
    <w:p w:rsidR="0005724E" w:rsidRPr="00BD462A" w:rsidRDefault="0005724E" w:rsidP="00136ED8">
      <w:pPr>
        <w:keepNext/>
        <w:jc w:val="center"/>
        <w:rPr>
          <w:b/>
          <w:sz w:val="22"/>
        </w:rPr>
      </w:pPr>
    </w:p>
    <w:p w:rsidR="0005724E" w:rsidRDefault="0005724E" w:rsidP="00CA42C4">
      <w:pPr>
        <w:pStyle w:val="Times12"/>
        <w:jc w:val="center"/>
        <w:rPr>
          <w:szCs w:val="24"/>
        </w:rPr>
      </w:pPr>
      <w:r w:rsidRPr="00EE2EAF">
        <w:rPr>
          <w:szCs w:val="24"/>
        </w:rPr>
        <w:t xml:space="preserve">(разработано в соответствии с </w:t>
      </w:r>
      <w:r>
        <w:rPr>
          <w:szCs w:val="24"/>
        </w:rPr>
        <w:t xml:space="preserve">требованиями приложения № 4.1 </w:t>
      </w:r>
      <w:r w:rsidRPr="00EE2EAF">
        <w:rPr>
          <w:szCs w:val="24"/>
        </w:rPr>
        <w:t>приказ</w:t>
      </w:r>
      <w:r>
        <w:rPr>
          <w:szCs w:val="24"/>
        </w:rPr>
        <w:t>а</w:t>
      </w:r>
      <w:r w:rsidRPr="00EE2EAF">
        <w:rPr>
          <w:szCs w:val="24"/>
        </w:rPr>
        <w:t xml:space="preserve"> </w:t>
      </w:r>
    </w:p>
    <w:p w:rsidR="0005724E" w:rsidRDefault="0005724E" w:rsidP="00CA42C4">
      <w:pPr>
        <w:pStyle w:val="Times12"/>
        <w:jc w:val="center"/>
        <w:rPr>
          <w:szCs w:val="24"/>
        </w:rPr>
      </w:pPr>
      <w:r w:rsidRPr="00EE2EAF">
        <w:rPr>
          <w:szCs w:val="24"/>
        </w:rPr>
        <w:t>Госкорпорации «Росатом»</w:t>
      </w:r>
      <w:r>
        <w:rPr>
          <w:szCs w:val="24"/>
        </w:rPr>
        <w:t xml:space="preserve"> от 30.03.2015 № 1/284-П «Об утверждении </w:t>
      </w:r>
    </w:p>
    <w:p w:rsidR="0005724E" w:rsidRDefault="0005724E" w:rsidP="00CA42C4">
      <w:pPr>
        <w:pStyle w:val="Times12"/>
        <w:jc w:val="center"/>
        <w:rPr>
          <w:szCs w:val="24"/>
        </w:rPr>
      </w:pPr>
      <w:r>
        <w:rPr>
          <w:szCs w:val="24"/>
        </w:rPr>
        <w:t xml:space="preserve">Единого отраслевого Порядка подготовки и проведения закупочных процедур </w:t>
      </w:r>
    </w:p>
    <w:p w:rsidR="0005724E" w:rsidRDefault="0005724E" w:rsidP="00CA42C4">
      <w:pPr>
        <w:pStyle w:val="Times12"/>
        <w:jc w:val="center"/>
        <w:rPr>
          <w:szCs w:val="24"/>
        </w:rPr>
      </w:pPr>
      <w:r>
        <w:rPr>
          <w:szCs w:val="24"/>
        </w:rPr>
        <w:t xml:space="preserve">за счет внебюджетных и собственных средств для нужд Госкорпорации «Росатом» </w:t>
      </w:r>
    </w:p>
    <w:p w:rsidR="0005724E" w:rsidRPr="00546A99" w:rsidRDefault="0005724E" w:rsidP="00CA42C4">
      <w:pPr>
        <w:jc w:val="center"/>
        <w:rPr>
          <w:color w:val="000000"/>
          <w:sz w:val="24"/>
          <w:szCs w:val="24"/>
        </w:rPr>
      </w:pPr>
      <w:r w:rsidRPr="00546A99">
        <w:rPr>
          <w:sz w:val="24"/>
          <w:szCs w:val="24"/>
        </w:rPr>
        <w:t>и ее организаций»)</w:t>
      </w:r>
    </w:p>
    <w:p w:rsidR="0005724E" w:rsidRPr="001F6931" w:rsidRDefault="0005724E" w:rsidP="00C969FA">
      <w:pPr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</w:t>
      </w:r>
      <w:r>
        <w:rPr>
          <w:color w:val="000000"/>
        </w:rPr>
        <w:t>акупки: поставка хозяйственных товаров</w:t>
      </w:r>
    </w:p>
    <w:p w:rsidR="0005724E" w:rsidRPr="001F6931" w:rsidRDefault="0005724E" w:rsidP="00C969FA">
      <w:pPr>
        <w:rPr>
          <w:color w:val="000000"/>
        </w:rPr>
      </w:pPr>
    </w:p>
    <w:p w:rsidR="0005724E" w:rsidRPr="001F6931" w:rsidRDefault="0005724E" w:rsidP="00C969FA">
      <w:pPr>
        <w:rPr>
          <w:color w:val="000000"/>
        </w:rPr>
      </w:pPr>
    </w:p>
    <w:p w:rsidR="0005724E" w:rsidRPr="001F6931" w:rsidRDefault="0005724E" w:rsidP="00C969FA">
      <w:pPr>
        <w:rPr>
          <w:color w:val="000000"/>
        </w:rPr>
      </w:pPr>
    </w:p>
    <w:p w:rsidR="0005724E" w:rsidRPr="001F6931" w:rsidRDefault="0005724E" w:rsidP="00C969FA">
      <w:pPr>
        <w:rPr>
          <w:color w:val="000000"/>
        </w:rPr>
      </w:pPr>
    </w:p>
    <w:p w:rsidR="0005724E" w:rsidRPr="001F6931" w:rsidRDefault="0005724E" w:rsidP="00C969FA">
      <w:pPr>
        <w:rPr>
          <w:color w:val="000000"/>
        </w:rPr>
      </w:pPr>
    </w:p>
    <w:p w:rsidR="0005724E" w:rsidRPr="001F6931" w:rsidRDefault="0005724E" w:rsidP="00C969FA">
      <w:pPr>
        <w:rPr>
          <w:color w:val="000000"/>
        </w:rPr>
      </w:pPr>
    </w:p>
    <w:p w:rsidR="0005724E" w:rsidRPr="001F6931" w:rsidRDefault="0005724E" w:rsidP="00C969FA">
      <w:pPr>
        <w:rPr>
          <w:color w:val="000000"/>
        </w:rPr>
      </w:pPr>
    </w:p>
    <w:p w:rsidR="0005724E" w:rsidRPr="001F6931" w:rsidRDefault="0005724E" w:rsidP="00C969FA">
      <w:pPr>
        <w:rPr>
          <w:color w:val="000000"/>
        </w:rPr>
      </w:pPr>
    </w:p>
    <w:p w:rsidR="0005724E" w:rsidRPr="001F6931" w:rsidRDefault="0005724E" w:rsidP="00C969FA">
      <w:pPr>
        <w:rPr>
          <w:color w:val="000000"/>
        </w:rPr>
      </w:pPr>
    </w:p>
    <w:p w:rsidR="0005724E" w:rsidRPr="00C42C5F" w:rsidRDefault="0005724E" w:rsidP="00136ED8">
      <w:pPr>
        <w:widowControl w:val="0"/>
        <w:adjustRightInd w:val="0"/>
        <w:contextualSpacing/>
        <w:jc w:val="center"/>
      </w:pPr>
      <w:r w:rsidRPr="00C42C5F">
        <w:t xml:space="preserve">г. </w:t>
      </w:r>
      <w:r>
        <w:t>Северск</w:t>
      </w:r>
    </w:p>
    <w:p w:rsidR="0005724E" w:rsidRPr="001F5568" w:rsidRDefault="0005724E" w:rsidP="00136ED8">
      <w:pPr>
        <w:widowControl w:val="0"/>
        <w:adjustRightInd w:val="0"/>
        <w:contextualSpacing/>
        <w:jc w:val="center"/>
      </w:pPr>
      <w:r w:rsidRPr="00C42C5F">
        <w:t>20</w:t>
      </w:r>
      <w:r>
        <w:t>15</w:t>
      </w:r>
    </w:p>
    <w:p w:rsidR="0005724E" w:rsidRPr="00172B89" w:rsidRDefault="0005724E" w:rsidP="00C1589C">
      <w:pPr>
        <w:jc w:val="center"/>
        <w:rPr>
          <w:color w:val="000000"/>
        </w:rPr>
      </w:pPr>
      <w:r w:rsidRPr="001F6931">
        <w:rPr>
          <w:color w:val="000000"/>
        </w:rPr>
        <w:br w:type="page"/>
      </w:r>
    </w:p>
    <w:p w:rsidR="0005724E" w:rsidRPr="00172B89" w:rsidRDefault="0005724E" w:rsidP="00C969FA">
      <w:pPr>
        <w:jc w:val="center"/>
        <w:rPr>
          <w:color w:val="000000"/>
        </w:rPr>
      </w:pPr>
    </w:p>
    <w:p w:rsidR="0005724E" w:rsidRPr="00172B89" w:rsidRDefault="0005724E" w:rsidP="00C969FA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05724E" w:rsidRPr="001F6931" w:rsidRDefault="0005724E" w:rsidP="00C969FA">
      <w:pPr>
        <w:jc w:val="center"/>
        <w:rPr>
          <w:color w:val="000000"/>
          <w:sz w:val="26"/>
          <w:szCs w:val="26"/>
        </w:rPr>
      </w:pPr>
    </w:p>
    <w:p w:rsidR="0005724E" w:rsidRPr="00172B89" w:rsidRDefault="0005724E" w:rsidP="00C969FA">
      <w:pPr>
        <w:rPr>
          <w:color w:val="000000"/>
        </w:rPr>
      </w:pPr>
      <w:r w:rsidRPr="00172B89">
        <w:rPr>
          <w:color w:val="000000"/>
        </w:rPr>
        <w:t>РАЗДЕЛ 1. ПЕРЕЧЕНЬ ТОВАРОВ И ОБЩИХ ТРЕБОВАНИЙ</w:t>
      </w:r>
    </w:p>
    <w:p w:rsidR="0005724E" w:rsidRPr="00172B89" w:rsidRDefault="0005724E" w:rsidP="00C969FA">
      <w:pPr>
        <w:rPr>
          <w:color w:val="000000"/>
        </w:rPr>
      </w:pPr>
      <w:r w:rsidRPr="00172B89">
        <w:rPr>
          <w:color w:val="000000"/>
        </w:rPr>
        <w:t>РАЗДЕЛ 2. СВЕДЕНИЯ О НОВИЗНЕ</w:t>
      </w:r>
    </w:p>
    <w:p w:rsidR="0005724E" w:rsidRPr="00172B89" w:rsidRDefault="0005724E" w:rsidP="00C969FA">
      <w:pPr>
        <w:rPr>
          <w:color w:val="000000"/>
        </w:rPr>
      </w:pPr>
      <w:r w:rsidRPr="00172B89">
        <w:rPr>
          <w:color w:val="000000"/>
        </w:rPr>
        <w:t>РАЗДЕЛ 3. ТРЕБОВАНИЯ К МАРКИРОВКЕ</w:t>
      </w:r>
    </w:p>
    <w:p w:rsidR="0005724E" w:rsidRPr="00172B89" w:rsidRDefault="0005724E" w:rsidP="00C969FA">
      <w:pPr>
        <w:rPr>
          <w:color w:val="000000"/>
        </w:rPr>
      </w:pPr>
      <w:r w:rsidRPr="00172B89">
        <w:rPr>
          <w:color w:val="000000"/>
        </w:rPr>
        <w:t>РАЗДЕЛ 4. ТРЕБОВАНИЯ К УПАКОВКЕ</w:t>
      </w:r>
    </w:p>
    <w:p w:rsidR="0005724E" w:rsidRPr="00172B89" w:rsidRDefault="0005724E" w:rsidP="00C969FA">
      <w:pPr>
        <w:rPr>
          <w:color w:val="000000"/>
        </w:rPr>
      </w:pPr>
      <w:r w:rsidRPr="00172B89">
        <w:rPr>
          <w:color w:val="000000"/>
        </w:rPr>
        <w:t>РАЗДЕЛ 5. ТРЕБОВАНИЯ ПО ПРАВИЛАМ СДАЧИ И ПРИЕМКИ</w:t>
      </w:r>
    </w:p>
    <w:p w:rsidR="0005724E" w:rsidRPr="00172B89" w:rsidRDefault="0005724E" w:rsidP="00C969FA">
      <w:pPr>
        <w:tabs>
          <w:tab w:val="left" w:pos="851"/>
        </w:tabs>
        <w:ind w:left="851"/>
        <w:rPr>
          <w:color w:val="000000"/>
        </w:rPr>
      </w:pPr>
      <w:r w:rsidRPr="00172B89">
        <w:rPr>
          <w:color w:val="000000"/>
        </w:rPr>
        <w:t>Подраздел 5.1 Порядок сдачи и приемки</w:t>
      </w:r>
    </w:p>
    <w:p w:rsidR="0005724E" w:rsidRPr="00172B89" w:rsidRDefault="0005724E" w:rsidP="00C969FA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5.2 Требования по передаче заказчику технических и иных документов</w:t>
      </w:r>
    </w:p>
    <w:p w:rsidR="0005724E" w:rsidRPr="00172B89" w:rsidRDefault="0005724E" w:rsidP="00C969FA">
      <w:pPr>
        <w:rPr>
          <w:color w:val="000000"/>
        </w:rPr>
      </w:pPr>
      <w:r w:rsidRPr="00172B89">
        <w:rPr>
          <w:color w:val="000000"/>
        </w:rPr>
        <w:t>РАЗДЕЛ 6. ТРЕБОВАНИЯ К ТРАНСПОРТИРОВАНИЮ</w:t>
      </w:r>
    </w:p>
    <w:p w:rsidR="0005724E" w:rsidRPr="00172B89" w:rsidRDefault="0005724E" w:rsidP="00C969FA">
      <w:pPr>
        <w:rPr>
          <w:color w:val="000000"/>
        </w:rPr>
      </w:pPr>
      <w:r w:rsidRPr="00172B89">
        <w:rPr>
          <w:color w:val="000000"/>
        </w:rPr>
        <w:t>РАЗДЕЛ 7. ТРЕБОВАНИЯ К ХРАНЕНИЮ</w:t>
      </w:r>
    </w:p>
    <w:p w:rsidR="0005724E" w:rsidRPr="00172B89" w:rsidRDefault="0005724E" w:rsidP="00C969FA">
      <w:pPr>
        <w:rPr>
          <w:color w:val="000000"/>
        </w:rPr>
      </w:pPr>
      <w:r w:rsidRPr="00172B89">
        <w:rPr>
          <w:color w:val="000000"/>
        </w:rPr>
        <w:t>РАЗДЕЛ 8. ТРЕБОВАНИЯ К ОБСЛУЖИВАНИЮ</w:t>
      </w:r>
    </w:p>
    <w:p w:rsidR="0005724E" w:rsidRPr="00172B89" w:rsidRDefault="0005724E" w:rsidP="00C969FA">
      <w:pPr>
        <w:rPr>
          <w:color w:val="000000"/>
        </w:rPr>
      </w:pPr>
      <w:r w:rsidRPr="00172B89">
        <w:rPr>
          <w:color w:val="000000"/>
        </w:rPr>
        <w:t>РАЗДЕЛ 9. ЭКОЛОГИЧЕСКИЕ ТРЕБОВАНИЯ</w:t>
      </w:r>
    </w:p>
    <w:p w:rsidR="0005724E" w:rsidRPr="00172B89" w:rsidRDefault="0005724E" w:rsidP="00C969FA">
      <w:pPr>
        <w:rPr>
          <w:color w:val="000000"/>
        </w:rPr>
      </w:pPr>
      <w:r w:rsidRPr="00172B89">
        <w:rPr>
          <w:color w:val="000000"/>
        </w:rPr>
        <w:t>РАЗДЕЛ 10. ТРЕБОВАНИЯ ПО БЕЗОПАСНОСТИ</w:t>
      </w:r>
    </w:p>
    <w:p w:rsidR="0005724E" w:rsidRPr="00172B89" w:rsidRDefault="0005724E" w:rsidP="00C969FA">
      <w:pPr>
        <w:rPr>
          <w:color w:val="000000"/>
        </w:rPr>
      </w:pPr>
      <w:r w:rsidRPr="00172B89">
        <w:rPr>
          <w:color w:val="000000"/>
        </w:rPr>
        <w:t>РАЗДЕЛ 11. ТРЕБОВАНИЯ К КАЧЕСТВУ</w:t>
      </w:r>
    </w:p>
    <w:p w:rsidR="0005724E" w:rsidRPr="00172B89" w:rsidRDefault="0005724E" w:rsidP="00C969FA">
      <w:pPr>
        <w:spacing w:line="276" w:lineRule="auto"/>
        <w:ind w:left="1418" w:hanging="1418"/>
        <w:rPr>
          <w:color w:val="000000"/>
        </w:rPr>
      </w:pPr>
      <w:r w:rsidRPr="00172B89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05724E" w:rsidRPr="00172B89" w:rsidRDefault="0005724E" w:rsidP="00C969FA">
      <w:pPr>
        <w:rPr>
          <w:color w:val="000000"/>
        </w:rPr>
      </w:pPr>
      <w:r w:rsidRPr="00172B89">
        <w:rPr>
          <w:color w:val="000000"/>
        </w:rPr>
        <w:t>РАЗДЕЛ 13. ДОПОЛНИТЕЛЬНЫЕ (ИНЫЕ) ТРЕБОВАНИЯ</w:t>
      </w:r>
    </w:p>
    <w:p w:rsidR="0005724E" w:rsidRPr="00172B89" w:rsidRDefault="0005724E" w:rsidP="00C969FA">
      <w:pPr>
        <w:rPr>
          <w:color w:val="000000"/>
        </w:rPr>
      </w:pPr>
      <w:r w:rsidRPr="00172B89">
        <w:rPr>
          <w:color w:val="000000"/>
        </w:rPr>
        <w:t>РАЗДЕЛ 14. ТРЕБОВАНИЕ К ФОРМЕ ПРЕДСТАВЛЯЕМОЙ ИНФОРМАЦИИ</w:t>
      </w:r>
    </w:p>
    <w:p w:rsidR="0005724E" w:rsidRPr="00172B89" w:rsidRDefault="0005724E" w:rsidP="00C969FA">
      <w:pPr>
        <w:ind w:left="1418" w:hanging="1418"/>
        <w:rPr>
          <w:color w:val="000000"/>
        </w:rPr>
      </w:pPr>
      <w:r w:rsidRPr="00172B89">
        <w:rPr>
          <w:color w:val="000000"/>
        </w:rPr>
        <w:t>РАЗДЕЛ 15. ТРЕБОВАНИЯ К ТЕХНИЧЕСКОМУ ОБУЧЕНИЮ ПЕРСОНАЛА ЗАКАЗЧИКА</w:t>
      </w:r>
    </w:p>
    <w:p w:rsidR="0005724E" w:rsidRPr="00172B89" w:rsidRDefault="0005724E" w:rsidP="00C969FA">
      <w:pPr>
        <w:rPr>
          <w:color w:val="000000"/>
        </w:rPr>
      </w:pPr>
      <w:r w:rsidRPr="00172B89">
        <w:rPr>
          <w:color w:val="000000"/>
        </w:rPr>
        <w:t>РАЗДЕЛ 16. ПЕРЕЧЕНЬ ПРИНЯТЫХ СОКРАЩЕНИЙ</w:t>
      </w:r>
    </w:p>
    <w:p w:rsidR="0005724E" w:rsidRPr="00172B89" w:rsidRDefault="0005724E" w:rsidP="00C969FA">
      <w:pPr>
        <w:rPr>
          <w:color w:val="000000"/>
        </w:rPr>
      </w:pPr>
      <w:r w:rsidRPr="00172B89">
        <w:rPr>
          <w:color w:val="000000"/>
        </w:rPr>
        <w:t>РАЗДЕЛ 17. ПЕРЕЧЕНЬ ПРИЛОЖЕНИЙ</w:t>
      </w:r>
    </w:p>
    <w:p w:rsidR="0005724E" w:rsidRPr="00172B89" w:rsidRDefault="0005724E" w:rsidP="00C969FA">
      <w:pPr>
        <w:rPr>
          <w:color w:val="000000"/>
        </w:rPr>
      </w:pPr>
    </w:p>
    <w:p w:rsidR="0005724E" w:rsidRPr="001F6931" w:rsidRDefault="0005724E" w:rsidP="00C969FA">
      <w:pPr>
        <w:rPr>
          <w:color w:val="000000"/>
          <w:sz w:val="24"/>
          <w:szCs w:val="24"/>
        </w:rPr>
        <w:sectPr w:rsidR="0005724E" w:rsidRPr="001F6931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05724E" w:rsidRPr="001F6931" w:rsidRDefault="0005724E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1. ПЕРЕЧЕНЬ ТОВАРОВ И ОБЩИХ ТРЕБОВАНИЙ</w:t>
      </w:r>
    </w:p>
    <w:tbl>
      <w:tblPr>
        <w:tblW w:w="14373" w:type="dxa"/>
        <w:jc w:val="center"/>
        <w:tblInd w:w="-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3"/>
        <w:gridCol w:w="3240"/>
        <w:gridCol w:w="3600"/>
        <w:gridCol w:w="1260"/>
        <w:gridCol w:w="1440"/>
        <w:gridCol w:w="1440"/>
        <w:gridCol w:w="2700"/>
      </w:tblGrid>
      <w:tr w:rsidR="0005724E" w:rsidRPr="001F6931" w:rsidTr="006C0DB6">
        <w:trPr>
          <w:jc w:val="center"/>
        </w:trPr>
        <w:tc>
          <w:tcPr>
            <w:tcW w:w="693" w:type="dxa"/>
          </w:tcPr>
          <w:p w:rsidR="0005724E" w:rsidRPr="001E1DC6" w:rsidRDefault="0005724E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1E1DC6">
              <w:rPr>
                <w:color w:val="000000"/>
                <w:sz w:val="24"/>
                <w:szCs w:val="24"/>
              </w:rPr>
              <w:t>№</w:t>
            </w:r>
          </w:p>
          <w:p w:rsidR="0005724E" w:rsidRPr="001E1DC6" w:rsidRDefault="0005724E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1E1DC6"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240" w:type="dxa"/>
          </w:tcPr>
          <w:p w:rsidR="0005724E" w:rsidRPr="001E1DC6" w:rsidRDefault="0005724E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1E1D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600" w:type="dxa"/>
          </w:tcPr>
          <w:p w:rsidR="0005724E" w:rsidRPr="001E1DC6" w:rsidRDefault="0005724E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1E1DC6">
              <w:rPr>
                <w:color w:val="000000"/>
                <w:sz w:val="24"/>
                <w:szCs w:val="24"/>
              </w:rPr>
              <w:t>Основные технические характеристики товара</w:t>
            </w:r>
          </w:p>
        </w:tc>
        <w:tc>
          <w:tcPr>
            <w:tcW w:w="1260" w:type="dxa"/>
          </w:tcPr>
          <w:p w:rsidR="0005724E" w:rsidRPr="001E1DC6" w:rsidRDefault="0005724E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1E1DC6">
              <w:rPr>
                <w:color w:val="000000"/>
                <w:sz w:val="24"/>
                <w:szCs w:val="24"/>
              </w:rPr>
              <w:t>Комплектность</w:t>
            </w:r>
          </w:p>
        </w:tc>
        <w:tc>
          <w:tcPr>
            <w:tcW w:w="1440" w:type="dxa"/>
          </w:tcPr>
          <w:p w:rsidR="0005724E" w:rsidRPr="001E1DC6" w:rsidRDefault="0005724E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1E1DC6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440" w:type="dxa"/>
          </w:tcPr>
          <w:p w:rsidR="0005724E" w:rsidRPr="001E1DC6" w:rsidRDefault="0005724E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1E1DC6">
              <w:rPr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700" w:type="dxa"/>
          </w:tcPr>
          <w:p w:rsidR="0005724E" w:rsidRPr="001E1DC6" w:rsidRDefault="0005724E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1E1DC6">
              <w:rPr>
                <w:color w:val="000000"/>
                <w:sz w:val="24"/>
                <w:szCs w:val="24"/>
              </w:rPr>
              <w:t>Срок поставки</w:t>
            </w:r>
          </w:p>
        </w:tc>
      </w:tr>
      <w:tr w:rsidR="0005724E" w:rsidRPr="001F6931" w:rsidTr="006C0DB6">
        <w:trPr>
          <w:jc w:val="center"/>
        </w:trPr>
        <w:tc>
          <w:tcPr>
            <w:tcW w:w="693" w:type="dxa"/>
          </w:tcPr>
          <w:p w:rsidR="0005724E" w:rsidRPr="001F6931" w:rsidRDefault="0005724E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40" w:type="dxa"/>
          </w:tcPr>
          <w:p w:rsidR="0005724E" w:rsidRPr="00136ED8" w:rsidRDefault="0005724E" w:rsidP="00EF0091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>Бумага туалетная</w:t>
            </w:r>
          </w:p>
        </w:tc>
        <w:tc>
          <w:tcPr>
            <w:tcW w:w="3600" w:type="dxa"/>
          </w:tcPr>
          <w:p w:rsidR="0005724E" w:rsidRPr="00136ED8" w:rsidRDefault="0005724E" w:rsidP="00136ED8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>Длина намотки (м): не менее 45</w:t>
            </w:r>
          </w:p>
          <w:p w:rsidR="0005724E" w:rsidRPr="00136ED8" w:rsidRDefault="0005724E" w:rsidP="00136ED8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 xml:space="preserve">Количество слоев: 1 </w:t>
            </w:r>
          </w:p>
          <w:p w:rsidR="0005724E" w:rsidRPr="00136ED8" w:rsidRDefault="0005724E" w:rsidP="00136ED8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 xml:space="preserve">Тиснение: Нет </w:t>
            </w:r>
          </w:p>
          <w:p w:rsidR="0005724E" w:rsidRPr="00136ED8" w:rsidRDefault="0005724E" w:rsidP="00136ED8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 xml:space="preserve">Цвет бумаги: натуральный </w:t>
            </w:r>
          </w:p>
          <w:p w:rsidR="0005724E" w:rsidRPr="00136ED8" w:rsidRDefault="0005724E" w:rsidP="00136ED8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 xml:space="preserve">Ширина рулона: </w:t>
            </w:r>
            <w:smartTag w:uri="urn:schemas-microsoft-com:office:smarttags" w:element="metricconverter">
              <w:smartTagPr>
                <w:attr w:name="ProductID" w:val="92 мм"/>
              </w:smartTagPr>
              <w:r w:rsidRPr="00136ED8">
                <w:rPr>
                  <w:color w:val="000000"/>
                  <w:sz w:val="20"/>
                  <w:szCs w:val="20"/>
                </w:rPr>
                <w:t>92 мм</w:t>
              </w:r>
            </w:smartTag>
          </w:p>
        </w:tc>
        <w:tc>
          <w:tcPr>
            <w:tcW w:w="126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05724E" w:rsidRPr="00136ED8" w:rsidRDefault="0005724E" w:rsidP="00A91562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2700" w:type="dxa"/>
          </w:tcPr>
          <w:p w:rsidR="0005724E" w:rsidRPr="00D66469" w:rsidRDefault="0005724E" w:rsidP="00EF0091">
            <w:pPr>
              <w:rPr>
                <w:color w:val="000000"/>
                <w:sz w:val="20"/>
                <w:szCs w:val="20"/>
              </w:rPr>
            </w:pPr>
            <w:r w:rsidRPr="00D66469">
              <w:rPr>
                <w:color w:val="000000"/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05724E" w:rsidRPr="001F6931" w:rsidTr="006C0DB6">
        <w:trPr>
          <w:jc w:val="center"/>
        </w:trPr>
        <w:tc>
          <w:tcPr>
            <w:tcW w:w="693" w:type="dxa"/>
          </w:tcPr>
          <w:p w:rsidR="0005724E" w:rsidRPr="001F6931" w:rsidRDefault="0005724E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240" w:type="dxa"/>
            <w:vAlign w:val="center"/>
          </w:tcPr>
          <w:p w:rsidR="0005724E" w:rsidRPr="00136ED8" w:rsidRDefault="0005724E" w:rsidP="00A91562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>Губка бытовая с чистящим слоем для посуды</w:t>
            </w:r>
          </w:p>
        </w:tc>
        <w:tc>
          <w:tcPr>
            <w:tcW w:w="3600" w:type="dxa"/>
          </w:tcPr>
          <w:p w:rsidR="0005724E" w:rsidRPr="006C0DB6" w:rsidRDefault="0005724E" w:rsidP="006C0DB6">
            <w:pPr>
              <w:rPr>
                <w:color w:val="000000"/>
                <w:sz w:val="20"/>
                <w:szCs w:val="20"/>
              </w:rPr>
            </w:pPr>
            <w:r w:rsidRPr="006C0DB6">
              <w:rPr>
                <w:color w:val="000000"/>
                <w:sz w:val="20"/>
                <w:szCs w:val="20"/>
              </w:rPr>
              <w:t>Губка бытовая с чистящим слоем для посуды 25х85х50</w:t>
            </w:r>
          </w:p>
        </w:tc>
        <w:tc>
          <w:tcPr>
            <w:tcW w:w="126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1/10</w:t>
            </w:r>
          </w:p>
        </w:tc>
        <w:tc>
          <w:tcPr>
            <w:tcW w:w="1440" w:type="dxa"/>
            <w:vAlign w:val="center"/>
          </w:tcPr>
          <w:p w:rsidR="0005724E" w:rsidRPr="00136ED8" w:rsidRDefault="0005724E" w:rsidP="00A91562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упак</w:t>
            </w:r>
          </w:p>
        </w:tc>
        <w:tc>
          <w:tcPr>
            <w:tcW w:w="144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700" w:type="dxa"/>
          </w:tcPr>
          <w:p w:rsidR="0005724E" w:rsidRPr="00D66469" w:rsidRDefault="0005724E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05724E" w:rsidRPr="001F6931" w:rsidTr="006C0DB6">
        <w:trPr>
          <w:jc w:val="center"/>
        </w:trPr>
        <w:tc>
          <w:tcPr>
            <w:tcW w:w="693" w:type="dxa"/>
          </w:tcPr>
          <w:p w:rsidR="0005724E" w:rsidRPr="001F6931" w:rsidRDefault="0005724E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240" w:type="dxa"/>
            <w:vAlign w:val="center"/>
          </w:tcPr>
          <w:p w:rsidR="0005724E" w:rsidRPr="00136ED8" w:rsidRDefault="0005724E" w:rsidP="00A91562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>Средство чистящее для сантехники 400г</w:t>
            </w:r>
          </w:p>
        </w:tc>
        <w:tc>
          <w:tcPr>
            <w:tcW w:w="3600" w:type="dxa"/>
          </w:tcPr>
          <w:p w:rsidR="0005724E" w:rsidRPr="006C0DB6" w:rsidRDefault="0005724E" w:rsidP="006C0DB6">
            <w:pPr>
              <w:rPr>
                <w:color w:val="000000"/>
                <w:sz w:val="20"/>
                <w:szCs w:val="20"/>
              </w:rPr>
            </w:pPr>
            <w:r w:rsidRPr="006C0DB6">
              <w:rPr>
                <w:color w:val="000000"/>
                <w:sz w:val="20"/>
                <w:szCs w:val="20"/>
              </w:rPr>
              <w:t xml:space="preserve">Обрабатываемая поверхность: кафель, сантехника </w:t>
            </w:r>
          </w:p>
          <w:p w:rsidR="0005724E" w:rsidRPr="006C0DB6" w:rsidRDefault="0005724E" w:rsidP="006C0DB6">
            <w:pPr>
              <w:rPr>
                <w:color w:val="000000"/>
                <w:sz w:val="20"/>
                <w:szCs w:val="20"/>
              </w:rPr>
            </w:pPr>
            <w:r w:rsidRPr="006C0DB6">
              <w:rPr>
                <w:color w:val="000000"/>
                <w:sz w:val="20"/>
                <w:szCs w:val="20"/>
              </w:rPr>
              <w:t xml:space="preserve">Объем/вес: </w:t>
            </w:r>
            <w:smartTag w:uri="urn:schemas-microsoft-com:office:smarttags" w:element="metricconverter">
              <w:smartTagPr>
                <w:attr w:name="ProductID" w:val="400 г"/>
              </w:smartTagPr>
              <w:r w:rsidRPr="006C0DB6">
                <w:rPr>
                  <w:color w:val="000000"/>
                  <w:sz w:val="20"/>
                  <w:szCs w:val="20"/>
                </w:rPr>
                <w:t>400 г</w:t>
              </w:r>
            </w:smartTag>
          </w:p>
        </w:tc>
        <w:tc>
          <w:tcPr>
            <w:tcW w:w="126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05724E" w:rsidRPr="00136ED8" w:rsidRDefault="0005724E" w:rsidP="00A91562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700" w:type="dxa"/>
          </w:tcPr>
          <w:p w:rsidR="0005724E" w:rsidRPr="00D66469" w:rsidRDefault="0005724E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05724E" w:rsidRPr="001F6931" w:rsidTr="006C0DB6">
        <w:trPr>
          <w:jc w:val="center"/>
        </w:trPr>
        <w:tc>
          <w:tcPr>
            <w:tcW w:w="693" w:type="dxa"/>
          </w:tcPr>
          <w:p w:rsidR="0005724E" w:rsidRPr="001F6931" w:rsidRDefault="0005724E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240" w:type="dxa"/>
            <w:vAlign w:val="center"/>
          </w:tcPr>
          <w:p w:rsidR="0005724E" w:rsidRPr="00136ED8" w:rsidRDefault="0005724E" w:rsidP="00A91562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>Мешки для мусора 60л</w:t>
            </w:r>
          </w:p>
        </w:tc>
        <w:tc>
          <w:tcPr>
            <w:tcW w:w="3600" w:type="dxa"/>
          </w:tcPr>
          <w:p w:rsidR="0005724E" w:rsidRPr="006C0DB6" w:rsidRDefault="0005724E" w:rsidP="006C0DB6">
            <w:pPr>
              <w:rPr>
                <w:color w:val="000000"/>
                <w:sz w:val="20"/>
                <w:szCs w:val="20"/>
              </w:rPr>
            </w:pPr>
            <w:r w:rsidRPr="006C0DB6">
              <w:rPr>
                <w:color w:val="000000"/>
                <w:sz w:val="20"/>
                <w:szCs w:val="20"/>
              </w:rPr>
              <w:t xml:space="preserve">Наличие ручек/завязок: нет </w:t>
            </w:r>
          </w:p>
          <w:p w:rsidR="0005724E" w:rsidRPr="006C0DB6" w:rsidRDefault="0005724E" w:rsidP="006C0DB6">
            <w:pPr>
              <w:rPr>
                <w:color w:val="000000"/>
                <w:sz w:val="20"/>
                <w:szCs w:val="20"/>
              </w:rPr>
            </w:pPr>
            <w:r w:rsidRPr="006C0DB6">
              <w:rPr>
                <w:color w:val="000000"/>
                <w:sz w:val="20"/>
                <w:szCs w:val="20"/>
              </w:rPr>
              <w:t xml:space="preserve">Объем: </w:t>
            </w:r>
            <w:smartTag w:uri="urn:schemas-microsoft-com:office:smarttags" w:element="metricconverter">
              <w:smartTagPr>
                <w:attr w:name="ProductID" w:val="60 литров"/>
              </w:smartTagPr>
              <w:r w:rsidRPr="006C0DB6">
                <w:rPr>
                  <w:color w:val="000000"/>
                  <w:sz w:val="20"/>
                  <w:szCs w:val="20"/>
                </w:rPr>
                <w:t>60 литров</w:t>
              </w:r>
            </w:smartTag>
            <w:r w:rsidRPr="006C0DB6">
              <w:rPr>
                <w:color w:val="000000"/>
                <w:sz w:val="20"/>
                <w:szCs w:val="20"/>
              </w:rPr>
              <w:t xml:space="preserve"> </w:t>
            </w:r>
          </w:p>
          <w:p w:rsidR="0005724E" w:rsidRPr="006C0DB6" w:rsidRDefault="0005724E" w:rsidP="006C0DB6">
            <w:pPr>
              <w:rPr>
                <w:color w:val="000000"/>
                <w:sz w:val="20"/>
                <w:szCs w:val="20"/>
              </w:rPr>
            </w:pPr>
            <w:r w:rsidRPr="006C0DB6">
              <w:rPr>
                <w:color w:val="000000"/>
                <w:sz w:val="20"/>
                <w:szCs w:val="20"/>
              </w:rPr>
              <w:t xml:space="preserve">Плотность: не менее10 мкм </w:t>
            </w:r>
          </w:p>
          <w:p w:rsidR="0005724E" w:rsidRPr="006C0DB6" w:rsidRDefault="0005724E" w:rsidP="006C0DB6">
            <w:pPr>
              <w:rPr>
                <w:color w:val="000000"/>
                <w:sz w:val="20"/>
                <w:szCs w:val="20"/>
              </w:rPr>
            </w:pPr>
            <w:r w:rsidRPr="006C0DB6">
              <w:rPr>
                <w:color w:val="000000"/>
                <w:sz w:val="20"/>
                <w:szCs w:val="20"/>
              </w:rPr>
              <w:t xml:space="preserve">Тип упаковки: рулон </w:t>
            </w:r>
          </w:p>
        </w:tc>
        <w:tc>
          <w:tcPr>
            <w:tcW w:w="126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1/50</w:t>
            </w:r>
          </w:p>
        </w:tc>
        <w:tc>
          <w:tcPr>
            <w:tcW w:w="1440" w:type="dxa"/>
            <w:vAlign w:val="center"/>
          </w:tcPr>
          <w:p w:rsidR="0005724E" w:rsidRPr="00136ED8" w:rsidRDefault="0005724E" w:rsidP="00A91562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упак</w:t>
            </w:r>
          </w:p>
        </w:tc>
        <w:tc>
          <w:tcPr>
            <w:tcW w:w="144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700" w:type="dxa"/>
          </w:tcPr>
          <w:p w:rsidR="0005724E" w:rsidRPr="00D66469" w:rsidRDefault="0005724E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05724E" w:rsidRPr="001F6931" w:rsidTr="006C0DB6">
        <w:trPr>
          <w:jc w:val="center"/>
        </w:trPr>
        <w:tc>
          <w:tcPr>
            <w:tcW w:w="693" w:type="dxa"/>
          </w:tcPr>
          <w:p w:rsidR="0005724E" w:rsidRPr="001F6931" w:rsidRDefault="0005724E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240" w:type="dxa"/>
            <w:vAlign w:val="center"/>
          </w:tcPr>
          <w:p w:rsidR="0005724E" w:rsidRPr="00136ED8" w:rsidRDefault="0005724E" w:rsidP="00A91562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 xml:space="preserve">Мешки для мусора 30л </w:t>
            </w:r>
          </w:p>
        </w:tc>
        <w:tc>
          <w:tcPr>
            <w:tcW w:w="3600" w:type="dxa"/>
          </w:tcPr>
          <w:p w:rsidR="0005724E" w:rsidRPr="0054428E" w:rsidRDefault="0005724E" w:rsidP="0054428E">
            <w:pPr>
              <w:rPr>
                <w:color w:val="000000"/>
                <w:sz w:val="20"/>
                <w:szCs w:val="20"/>
              </w:rPr>
            </w:pPr>
            <w:r w:rsidRPr="0054428E">
              <w:rPr>
                <w:color w:val="000000"/>
                <w:sz w:val="20"/>
                <w:szCs w:val="20"/>
              </w:rPr>
              <w:t xml:space="preserve">Наличие ручек/завязок: нет </w:t>
            </w:r>
          </w:p>
          <w:p w:rsidR="0005724E" w:rsidRPr="0054428E" w:rsidRDefault="0005724E" w:rsidP="0054428E">
            <w:pPr>
              <w:rPr>
                <w:color w:val="000000"/>
                <w:sz w:val="20"/>
                <w:szCs w:val="20"/>
              </w:rPr>
            </w:pPr>
            <w:r w:rsidRPr="0054428E">
              <w:rPr>
                <w:color w:val="000000"/>
                <w:sz w:val="20"/>
                <w:szCs w:val="20"/>
              </w:rPr>
              <w:t xml:space="preserve">Объем: </w:t>
            </w:r>
            <w:smartTag w:uri="urn:schemas-microsoft-com:office:smarttags" w:element="metricconverter">
              <w:smartTagPr>
                <w:attr w:name="ProductID" w:val="30 литр"/>
              </w:smartTagPr>
              <w:r w:rsidRPr="0054428E">
                <w:rPr>
                  <w:color w:val="000000"/>
                  <w:sz w:val="20"/>
                  <w:szCs w:val="20"/>
                </w:rPr>
                <w:t>30 литр</w:t>
              </w:r>
            </w:smartTag>
            <w:r w:rsidRPr="0054428E">
              <w:rPr>
                <w:color w:val="000000"/>
                <w:sz w:val="20"/>
                <w:szCs w:val="20"/>
              </w:rPr>
              <w:t xml:space="preserve"> </w:t>
            </w:r>
          </w:p>
          <w:p w:rsidR="0005724E" w:rsidRPr="0054428E" w:rsidRDefault="0005724E" w:rsidP="0054428E">
            <w:pPr>
              <w:rPr>
                <w:color w:val="000000"/>
                <w:sz w:val="20"/>
                <w:szCs w:val="20"/>
              </w:rPr>
            </w:pPr>
            <w:r w:rsidRPr="0054428E">
              <w:rPr>
                <w:color w:val="000000"/>
                <w:sz w:val="20"/>
                <w:szCs w:val="20"/>
              </w:rPr>
              <w:t xml:space="preserve">Плотность: не менее10 мкм </w:t>
            </w:r>
          </w:p>
          <w:p w:rsidR="0005724E" w:rsidRPr="0054428E" w:rsidRDefault="0005724E" w:rsidP="0054428E">
            <w:pPr>
              <w:rPr>
                <w:color w:val="000000"/>
                <w:sz w:val="20"/>
                <w:szCs w:val="20"/>
              </w:rPr>
            </w:pPr>
            <w:r w:rsidRPr="0054428E">
              <w:rPr>
                <w:color w:val="000000"/>
                <w:sz w:val="20"/>
                <w:szCs w:val="20"/>
              </w:rPr>
              <w:t>Тип упаковки: рулон</w:t>
            </w:r>
          </w:p>
        </w:tc>
        <w:tc>
          <w:tcPr>
            <w:tcW w:w="126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1/30</w:t>
            </w:r>
          </w:p>
        </w:tc>
        <w:tc>
          <w:tcPr>
            <w:tcW w:w="1440" w:type="dxa"/>
            <w:vAlign w:val="center"/>
          </w:tcPr>
          <w:p w:rsidR="0005724E" w:rsidRPr="00136ED8" w:rsidRDefault="0005724E" w:rsidP="00A91562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упак</w:t>
            </w:r>
          </w:p>
        </w:tc>
        <w:tc>
          <w:tcPr>
            <w:tcW w:w="144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2700" w:type="dxa"/>
          </w:tcPr>
          <w:p w:rsidR="0005724E" w:rsidRPr="00D66469" w:rsidRDefault="0005724E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05724E" w:rsidRPr="001F6931" w:rsidTr="006C0DB6">
        <w:trPr>
          <w:jc w:val="center"/>
        </w:trPr>
        <w:tc>
          <w:tcPr>
            <w:tcW w:w="693" w:type="dxa"/>
          </w:tcPr>
          <w:p w:rsidR="0005724E" w:rsidRPr="001F6931" w:rsidRDefault="0005724E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240" w:type="dxa"/>
            <w:vAlign w:val="center"/>
          </w:tcPr>
          <w:p w:rsidR="0005724E" w:rsidRPr="00136ED8" w:rsidRDefault="0005724E" w:rsidP="00A91562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>Мыло жидкое 5л</w:t>
            </w:r>
          </w:p>
        </w:tc>
        <w:tc>
          <w:tcPr>
            <w:tcW w:w="3600" w:type="dxa"/>
          </w:tcPr>
          <w:p w:rsidR="0005724E" w:rsidRPr="0054428E" w:rsidRDefault="0005724E" w:rsidP="0054428E">
            <w:pPr>
              <w:rPr>
                <w:color w:val="000000"/>
                <w:sz w:val="20"/>
                <w:szCs w:val="20"/>
              </w:rPr>
            </w:pPr>
            <w:r w:rsidRPr="0054428E">
              <w:rPr>
                <w:color w:val="000000"/>
                <w:sz w:val="20"/>
                <w:szCs w:val="20"/>
              </w:rPr>
              <w:t>Вид упаковки: пластиковая</w:t>
            </w:r>
          </w:p>
          <w:p w:rsidR="0005724E" w:rsidRPr="0054428E" w:rsidRDefault="0005724E" w:rsidP="0054428E">
            <w:pPr>
              <w:rPr>
                <w:color w:val="000000"/>
                <w:sz w:val="20"/>
                <w:szCs w:val="20"/>
              </w:rPr>
            </w:pPr>
            <w:r w:rsidRPr="0054428E">
              <w:rPr>
                <w:color w:val="000000"/>
                <w:sz w:val="20"/>
                <w:szCs w:val="20"/>
              </w:rPr>
              <w:t xml:space="preserve">Объем: </w:t>
            </w:r>
            <w:smartTag w:uri="urn:schemas-microsoft-com:office:smarttags" w:element="metricconverter">
              <w:smartTagPr>
                <w:attr w:name="ProductID" w:val="5 литр"/>
              </w:smartTagPr>
              <w:r w:rsidRPr="0054428E">
                <w:rPr>
                  <w:color w:val="000000"/>
                  <w:sz w:val="20"/>
                  <w:szCs w:val="20"/>
                </w:rPr>
                <w:t>5 литр</w:t>
              </w:r>
            </w:smartTag>
            <w:r w:rsidRPr="0054428E">
              <w:rPr>
                <w:color w:val="000000"/>
                <w:sz w:val="20"/>
                <w:szCs w:val="20"/>
              </w:rPr>
              <w:t xml:space="preserve"> </w:t>
            </w:r>
          </w:p>
          <w:p w:rsidR="0005724E" w:rsidRPr="0054428E" w:rsidRDefault="0005724E" w:rsidP="0054428E">
            <w:pPr>
              <w:rPr>
                <w:color w:val="000000"/>
                <w:sz w:val="20"/>
                <w:szCs w:val="20"/>
              </w:rPr>
            </w:pPr>
            <w:r w:rsidRPr="0054428E">
              <w:rPr>
                <w:color w:val="000000"/>
                <w:sz w:val="20"/>
                <w:szCs w:val="20"/>
              </w:rPr>
              <w:t>Отдушка:  в ассортименте</w:t>
            </w:r>
          </w:p>
        </w:tc>
        <w:tc>
          <w:tcPr>
            <w:tcW w:w="126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05724E" w:rsidRPr="00136ED8" w:rsidRDefault="0005724E" w:rsidP="00A91562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700" w:type="dxa"/>
          </w:tcPr>
          <w:p w:rsidR="0005724E" w:rsidRPr="00D66469" w:rsidRDefault="0005724E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05724E" w:rsidRPr="001F6931" w:rsidTr="006C0DB6">
        <w:trPr>
          <w:jc w:val="center"/>
        </w:trPr>
        <w:tc>
          <w:tcPr>
            <w:tcW w:w="693" w:type="dxa"/>
          </w:tcPr>
          <w:p w:rsidR="0005724E" w:rsidRPr="001F6931" w:rsidRDefault="0005724E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240" w:type="dxa"/>
            <w:vAlign w:val="center"/>
          </w:tcPr>
          <w:p w:rsidR="0005724E" w:rsidRPr="00136ED8" w:rsidRDefault="0005724E" w:rsidP="00A91562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>Мыло туалетное  90г</w:t>
            </w:r>
          </w:p>
        </w:tc>
        <w:tc>
          <w:tcPr>
            <w:tcW w:w="3600" w:type="dxa"/>
          </w:tcPr>
          <w:p w:rsidR="0005724E" w:rsidRPr="0054428E" w:rsidRDefault="0005724E" w:rsidP="0054428E">
            <w:pPr>
              <w:rPr>
                <w:color w:val="000000"/>
                <w:sz w:val="20"/>
                <w:szCs w:val="20"/>
              </w:rPr>
            </w:pPr>
            <w:r w:rsidRPr="0054428E">
              <w:rPr>
                <w:color w:val="000000"/>
                <w:sz w:val="20"/>
                <w:szCs w:val="20"/>
              </w:rPr>
              <w:t xml:space="preserve">кусковое, Вес изделия нетто: не менее </w:t>
            </w:r>
            <w:smartTag w:uri="urn:schemas-microsoft-com:office:smarttags" w:element="metricconverter">
              <w:smartTagPr>
                <w:attr w:name="ProductID" w:val="90 г"/>
              </w:smartTagPr>
              <w:r w:rsidRPr="0054428E">
                <w:rPr>
                  <w:color w:val="000000"/>
                  <w:sz w:val="20"/>
                  <w:szCs w:val="20"/>
                </w:rPr>
                <w:t>90 г</w:t>
              </w:r>
            </w:smartTag>
            <w:r w:rsidRPr="0054428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4428E">
              <w:rPr>
                <w:color w:val="000000"/>
                <w:sz w:val="20"/>
                <w:szCs w:val="20"/>
              </w:rPr>
              <w:t>Отдушка: в ассортименте</w:t>
            </w:r>
          </w:p>
        </w:tc>
        <w:tc>
          <w:tcPr>
            <w:tcW w:w="126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05724E" w:rsidRPr="00136ED8" w:rsidRDefault="0005724E" w:rsidP="00A91562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2700" w:type="dxa"/>
          </w:tcPr>
          <w:p w:rsidR="0005724E" w:rsidRPr="00D66469" w:rsidRDefault="0005724E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05724E" w:rsidRPr="001F6931" w:rsidTr="006C0DB6">
        <w:trPr>
          <w:jc w:val="center"/>
        </w:trPr>
        <w:tc>
          <w:tcPr>
            <w:tcW w:w="693" w:type="dxa"/>
          </w:tcPr>
          <w:p w:rsidR="0005724E" w:rsidRPr="001F6931" w:rsidRDefault="0005724E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240" w:type="dxa"/>
            <w:vAlign w:val="center"/>
          </w:tcPr>
          <w:p w:rsidR="0005724E" w:rsidRPr="00136ED8" w:rsidRDefault="0005724E" w:rsidP="00A91562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 xml:space="preserve">Освежитель воздуха </w:t>
            </w:r>
          </w:p>
        </w:tc>
        <w:tc>
          <w:tcPr>
            <w:tcW w:w="3600" w:type="dxa"/>
          </w:tcPr>
          <w:p w:rsidR="0005724E" w:rsidRPr="00FC637C" w:rsidRDefault="0005724E" w:rsidP="00FC637C">
            <w:pPr>
              <w:rPr>
                <w:color w:val="000000"/>
                <w:sz w:val="20"/>
                <w:szCs w:val="20"/>
              </w:rPr>
            </w:pPr>
            <w:r w:rsidRPr="00FC637C">
              <w:rPr>
                <w:color w:val="000000"/>
                <w:sz w:val="20"/>
                <w:szCs w:val="20"/>
              </w:rPr>
              <w:t xml:space="preserve">Объем флакона: 300 мл </w:t>
            </w:r>
          </w:p>
          <w:p w:rsidR="0005724E" w:rsidRPr="00FC637C" w:rsidRDefault="0005724E" w:rsidP="00FC637C">
            <w:pPr>
              <w:rPr>
                <w:color w:val="000000"/>
                <w:sz w:val="20"/>
                <w:szCs w:val="20"/>
              </w:rPr>
            </w:pPr>
            <w:r w:rsidRPr="00FC637C">
              <w:rPr>
                <w:color w:val="000000"/>
                <w:sz w:val="20"/>
                <w:szCs w:val="20"/>
              </w:rPr>
              <w:t>Отдушка: в ассортименте</w:t>
            </w:r>
          </w:p>
        </w:tc>
        <w:tc>
          <w:tcPr>
            <w:tcW w:w="126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05724E" w:rsidRPr="00136ED8" w:rsidRDefault="0005724E" w:rsidP="00A91562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2700" w:type="dxa"/>
          </w:tcPr>
          <w:p w:rsidR="0005724E" w:rsidRPr="00D66469" w:rsidRDefault="0005724E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05724E" w:rsidRPr="001F6931" w:rsidTr="006C0DB6">
        <w:trPr>
          <w:jc w:val="center"/>
        </w:trPr>
        <w:tc>
          <w:tcPr>
            <w:tcW w:w="693" w:type="dxa"/>
          </w:tcPr>
          <w:p w:rsidR="0005724E" w:rsidRPr="001F6931" w:rsidRDefault="0005724E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240" w:type="dxa"/>
            <w:vAlign w:val="center"/>
          </w:tcPr>
          <w:p w:rsidR="0005724E" w:rsidRPr="00136ED8" w:rsidRDefault="0005724E" w:rsidP="00A91562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>Полотенце бумажное</w:t>
            </w:r>
          </w:p>
        </w:tc>
        <w:tc>
          <w:tcPr>
            <w:tcW w:w="3600" w:type="dxa"/>
          </w:tcPr>
          <w:p w:rsidR="0005724E" w:rsidRPr="00FC637C" w:rsidRDefault="0005724E" w:rsidP="00FC637C">
            <w:pPr>
              <w:tabs>
                <w:tab w:val="left" w:pos="930"/>
              </w:tabs>
              <w:rPr>
                <w:color w:val="000000"/>
                <w:sz w:val="20"/>
                <w:szCs w:val="20"/>
              </w:rPr>
            </w:pPr>
            <w:r w:rsidRPr="00FC637C">
              <w:rPr>
                <w:color w:val="000000"/>
                <w:sz w:val="20"/>
                <w:szCs w:val="20"/>
              </w:rPr>
              <w:t xml:space="preserve">Рисунок: Нет 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FC637C">
              <w:rPr>
                <w:color w:val="000000"/>
                <w:sz w:val="20"/>
                <w:szCs w:val="20"/>
              </w:rPr>
              <w:t xml:space="preserve">Тиснение: Да </w:t>
            </w:r>
          </w:p>
          <w:p w:rsidR="0005724E" w:rsidRPr="00FC637C" w:rsidRDefault="0005724E" w:rsidP="00FC637C">
            <w:pPr>
              <w:tabs>
                <w:tab w:val="left" w:pos="930"/>
              </w:tabs>
              <w:rPr>
                <w:color w:val="000000"/>
                <w:sz w:val="20"/>
                <w:szCs w:val="20"/>
              </w:rPr>
            </w:pPr>
            <w:r w:rsidRPr="00FC637C">
              <w:rPr>
                <w:color w:val="000000"/>
                <w:sz w:val="20"/>
                <w:szCs w:val="20"/>
              </w:rPr>
              <w:t xml:space="preserve">Цвет бумаги: белый 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FC637C">
              <w:rPr>
                <w:color w:val="000000"/>
                <w:sz w:val="20"/>
                <w:szCs w:val="20"/>
              </w:rPr>
              <w:t xml:space="preserve">Ширина рулона: </w:t>
            </w:r>
            <w:smartTag w:uri="urn:schemas-microsoft-com:office:smarttags" w:element="metricconverter">
              <w:smartTagPr>
                <w:attr w:name="ProductID" w:val="230 мм"/>
              </w:smartTagPr>
              <w:r w:rsidRPr="00FC637C">
                <w:rPr>
                  <w:color w:val="000000"/>
                  <w:sz w:val="20"/>
                  <w:szCs w:val="20"/>
                </w:rPr>
                <w:t>230 мм</w:t>
              </w:r>
            </w:smartTag>
            <w:r w:rsidRPr="00FC637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,</w:t>
            </w:r>
            <w:r w:rsidRPr="00FC637C">
              <w:rPr>
                <w:color w:val="000000"/>
                <w:sz w:val="20"/>
                <w:szCs w:val="20"/>
              </w:rPr>
              <w:t xml:space="preserve"> Количество слоев: 2</w:t>
            </w:r>
          </w:p>
        </w:tc>
        <w:tc>
          <w:tcPr>
            <w:tcW w:w="126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1/2</w:t>
            </w:r>
          </w:p>
        </w:tc>
        <w:tc>
          <w:tcPr>
            <w:tcW w:w="1440" w:type="dxa"/>
            <w:vAlign w:val="center"/>
          </w:tcPr>
          <w:p w:rsidR="0005724E" w:rsidRPr="00136ED8" w:rsidRDefault="0005724E" w:rsidP="00A91562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упак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vAlign w:val="center"/>
          </w:tcPr>
          <w:p w:rsidR="0005724E" w:rsidRPr="001F6931" w:rsidRDefault="0005724E" w:rsidP="00FC63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700" w:type="dxa"/>
          </w:tcPr>
          <w:p w:rsidR="0005724E" w:rsidRPr="00D66469" w:rsidRDefault="0005724E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05724E" w:rsidRPr="001F6931" w:rsidTr="006C0DB6">
        <w:trPr>
          <w:jc w:val="center"/>
        </w:trPr>
        <w:tc>
          <w:tcPr>
            <w:tcW w:w="693" w:type="dxa"/>
          </w:tcPr>
          <w:p w:rsidR="0005724E" w:rsidRPr="001F6931" w:rsidRDefault="0005724E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240" w:type="dxa"/>
            <w:vAlign w:val="center"/>
          </w:tcPr>
          <w:p w:rsidR="0005724E" w:rsidRPr="00136ED8" w:rsidRDefault="0005724E" w:rsidP="001B6EF3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 xml:space="preserve">Средство моющее  для посуды  </w:t>
            </w:r>
          </w:p>
        </w:tc>
        <w:tc>
          <w:tcPr>
            <w:tcW w:w="3600" w:type="dxa"/>
          </w:tcPr>
          <w:p w:rsidR="0005724E" w:rsidRPr="0054428E" w:rsidRDefault="0005724E" w:rsidP="0054428E">
            <w:pPr>
              <w:rPr>
                <w:color w:val="000000"/>
                <w:sz w:val="20"/>
                <w:szCs w:val="20"/>
              </w:rPr>
            </w:pPr>
            <w:r w:rsidRPr="0054428E">
              <w:rPr>
                <w:color w:val="000000"/>
                <w:sz w:val="20"/>
                <w:szCs w:val="20"/>
              </w:rPr>
              <w:t xml:space="preserve">Консистенция: гель </w:t>
            </w:r>
          </w:p>
          <w:p w:rsidR="0005724E" w:rsidRPr="0054428E" w:rsidRDefault="0005724E" w:rsidP="0054428E">
            <w:pPr>
              <w:rPr>
                <w:color w:val="000000"/>
                <w:sz w:val="20"/>
                <w:szCs w:val="20"/>
              </w:rPr>
            </w:pPr>
            <w:r w:rsidRPr="0054428E">
              <w:rPr>
                <w:color w:val="000000"/>
                <w:sz w:val="20"/>
                <w:szCs w:val="20"/>
              </w:rPr>
              <w:t xml:space="preserve">Объем/вес: 500 мл </w:t>
            </w:r>
          </w:p>
          <w:p w:rsidR="0005724E" w:rsidRPr="0054428E" w:rsidRDefault="0005724E" w:rsidP="0054428E">
            <w:pPr>
              <w:rPr>
                <w:color w:val="000000"/>
                <w:sz w:val="20"/>
                <w:szCs w:val="20"/>
              </w:rPr>
            </w:pPr>
            <w:r w:rsidRPr="0054428E">
              <w:rPr>
                <w:color w:val="000000"/>
                <w:sz w:val="20"/>
                <w:szCs w:val="20"/>
              </w:rPr>
              <w:t>Отдушка: в ассортименте</w:t>
            </w:r>
          </w:p>
        </w:tc>
        <w:tc>
          <w:tcPr>
            <w:tcW w:w="126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05724E" w:rsidRPr="00136ED8" w:rsidRDefault="0005724E" w:rsidP="00A9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2700" w:type="dxa"/>
          </w:tcPr>
          <w:p w:rsidR="0005724E" w:rsidRPr="00D66469" w:rsidRDefault="0005724E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05724E" w:rsidRPr="001F6931" w:rsidTr="006C0DB6">
        <w:trPr>
          <w:jc w:val="center"/>
        </w:trPr>
        <w:tc>
          <w:tcPr>
            <w:tcW w:w="693" w:type="dxa"/>
          </w:tcPr>
          <w:p w:rsidR="0005724E" w:rsidRPr="001F6931" w:rsidRDefault="0005724E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240" w:type="dxa"/>
            <w:vAlign w:val="center"/>
          </w:tcPr>
          <w:p w:rsidR="0005724E" w:rsidRPr="00136ED8" w:rsidRDefault="0005724E" w:rsidP="001B6EF3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>Порошок чистящий 500г</w:t>
            </w:r>
          </w:p>
        </w:tc>
        <w:tc>
          <w:tcPr>
            <w:tcW w:w="3600" w:type="dxa"/>
          </w:tcPr>
          <w:p w:rsidR="0005724E" w:rsidRPr="0054428E" w:rsidRDefault="0005724E" w:rsidP="0054428E">
            <w:pPr>
              <w:rPr>
                <w:color w:val="000000"/>
                <w:sz w:val="20"/>
                <w:szCs w:val="20"/>
              </w:rPr>
            </w:pPr>
            <w:r w:rsidRPr="0054428E">
              <w:rPr>
                <w:color w:val="000000"/>
                <w:sz w:val="20"/>
                <w:szCs w:val="20"/>
              </w:rPr>
              <w:t xml:space="preserve">Консистенция: порошок - абразив </w:t>
            </w:r>
          </w:p>
          <w:p w:rsidR="0005724E" w:rsidRPr="0054428E" w:rsidRDefault="0005724E" w:rsidP="0054428E">
            <w:pPr>
              <w:rPr>
                <w:color w:val="000000"/>
                <w:sz w:val="20"/>
                <w:szCs w:val="20"/>
              </w:rPr>
            </w:pPr>
            <w:r w:rsidRPr="0054428E">
              <w:rPr>
                <w:color w:val="000000"/>
                <w:sz w:val="20"/>
                <w:szCs w:val="20"/>
              </w:rPr>
              <w:t xml:space="preserve">Назначение средства: удаление жира, грязи, известкового налета, ржавчин </w:t>
            </w:r>
          </w:p>
          <w:p w:rsidR="0005724E" w:rsidRPr="0054428E" w:rsidRDefault="0005724E" w:rsidP="0054428E">
            <w:pPr>
              <w:rPr>
                <w:color w:val="000000"/>
                <w:sz w:val="20"/>
                <w:szCs w:val="20"/>
              </w:rPr>
            </w:pPr>
            <w:r w:rsidRPr="0054428E">
              <w:rPr>
                <w:color w:val="000000"/>
                <w:sz w:val="20"/>
                <w:szCs w:val="20"/>
              </w:rPr>
              <w:t>Обрабатываемая поверхность: кухонные поверхност</w:t>
            </w:r>
            <w:r>
              <w:rPr>
                <w:color w:val="000000"/>
                <w:sz w:val="20"/>
                <w:szCs w:val="20"/>
              </w:rPr>
              <w:t xml:space="preserve">и: столы, плиты, раковины, кафель. </w:t>
            </w:r>
            <w:r w:rsidRPr="0054428E">
              <w:rPr>
                <w:color w:val="000000"/>
                <w:sz w:val="20"/>
                <w:szCs w:val="20"/>
              </w:rPr>
              <w:t>Объем/вес:480-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54428E">
                <w:rPr>
                  <w:color w:val="000000"/>
                  <w:sz w:val="20"/>
                  <w:szCs w:val="20"/>
                </w:rPr>
                <w:t>500 г</w:t>
              </w:r>
            </w:smartTag>
          </w:p>
        </w:tc>
        <w:tc>
          <w:tcPr>
            <w:tcW w:w="126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05724E" w:rsidRPr="00136ED8" w:rsidRDefault="0005724E" w:rsidP="00A9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700" w:type="dxa"/>
          </w:tcPr>
          <w:p w:rsidR="0005724E" w:rsidRPr="00D66469" w:rsidRDefault="0005724E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05724E" w:rsidRPr="001F6931" w:rsidTr="006C0DB6">
        <w:trPr>
          <w:jc w:val="center"/>
        </w:trPr>
        <w:tc>
          <w:tcPr>
            <w:tcW w:w="693" w:type="dxa"/>
          </w:tcPr>
          <w:p w:rsidR="0005724E" w:rsidRPr="001F6931" w:rsidRDefault="0005724E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240" w:type="dxa"/>
            <w:vAlign w:val="center"/>
          </w:tcPr>
          <w:p w:rsidR="0005724E" w:rsidRPr="00136ED8" w:rsidRDefault="0005724E" w:rsidP="001B6EF3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 xml:space="preserve">Внутренний замок с ключом </w:t>
            </w:r>
          </w:p>
        </w:tc>
        <w:tc>
          <w:tcPr>
            <w:tcW w:w="3600" w:type="dxa"/>
          </w:tcPr>
          <w:p w:rsidR="0005724E" w:rsidRPr="0054428E" w:rsidRDefault="0005724E" w:rsidP="00EF0091">
            <w:pPr>
              <w:rPr>
                <w:color w:val="000000"/>
                <w:sz w:val="20"/>
                <w:szCs w:val="20"/>
              </w:rPr>
            </w:pPr>
            <w:r w:rsidRPr="0054428E">
              <w:rPr>
                <w:color w:val="000000"/>
                <w:sz w:val="20"/>
                <w:szCs w:val="20"/>
              </w:rPr>
              <w:t>Материал: металл</w:t>
            </w:r>
          </w:p>
        </w:tc>
        <w:tc>
          <w:tcPr>
            <w:tcW w:w="126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05724E" w:rsidRPr="00136ED8" w:rsidRDefault="0005724E" w:rsidP="00A91562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700" w:type="dxa"/>
          </w:tcPr>
          <w:p w:rsidR="0005724E" w:rsidRPr="00D66469" w:rsidRDefault="0005724E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05724E" w:rsidRPr="001F6931" w:rsidTr="006C0DB6">
        <w:trPr>
          <w:jc w:val="center"/>
        </w:trPr>
        <w:tc>
          <w:tcPr>
            <w:tcW w:w="693" w:type="dxa"/>
          </w:tcPr>
          <w:p w:rsidR="0005724E" w:rsidRPr="001F6931" w:rsidRDefault="0005724E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240" w:type="dxa"/>
            <w:vAlign w:val="center"/>
          </w:tcPr>
          <w:p w:rsidR="0005724E" w:rsidRPr="00136ED8" w:rsidRDefault="0005724E" w:rsidP="001B6EF3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>Веник повышенной прочности</w:t>
            </w:r>
          </w:p>
        </w:tc>
        <w:tc>
          <w:tcPr>
            <w:tcW w:w="3600" w:type="dxa"/>
          </w:tcPr>
          <w:p w:rsidR="0005724E" w:rsidRPr="00FC637C" w:rsidRDefault="0005724E" w:rsidP="00EF0091">
            <w:pPr>
              <w:rPr>
                <w:color w:val="000000"/>
                <w:sz w:val="20"/>
                <w:szCs w:val="20"/>
              </w:rPr>
            </w:pPr>
            <w:r w:rsidRPr="00FC637C">
              <w:rPr>
                <w:color w:val="000000"/>
                <w:sz w:val="20"/>
                <w:szCs w:val="20"/>
              </w:rPr>
              <w:t>Материал инвентаря: сорго  повышенной прочности</w:t>
            </w:r>
          </w:p>
        </w:tc>
        <w:tc>
          <w:tcPr>
            <w:tcW w:w="126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05724E" w:rsidRPr="00136ED8" w:rsidRDefault="0005724E" w:rsidP="00A91562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700" w:type="dxa"/>
          </w:tcPr>
          <w:p w:rsidR="0005724E" w:rsidRPr="00D66469" w:rsidRDefault="0005724E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05724E" w:rsidRPr="001F6931" w:rsidTr="006C0DB6">
        <w:trPr>
          <w:jc w:val="center"/>
        </w:trPr>
        <w:tc>
          <w:tcPr>
            <w:tcW w:w="693" w:type="dxa"/>
          </w:tcPr>
          <w:p w:rsidR="0005724E" w:rsidRPr="001F6931" w:rsidRDefault="0005724E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240" w:type="dxa"/>
            <w:vAlign w:val="center"/>
          </w:tcPr>
          <w:p w:rsidR="0005724E" w:rsidRPr="00136ED8" w:rsidRDefault="0005724E" w:rsidP="001B6EF3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 xml:space="preserve">Щетка с черенком для уборки  пола </w:t>
            </w:r>
          </w:p>
        </w:tc>
        <w:tc>
          <w:tcPr>
            <w:tcW w:w="3600" w:type="dxa"/>
          </w:tcPr>
          <w:p w:rsidR="0005724E" w:rsidRPr="00FC637C" w:rsidRDefault="0005724E" w:rsidP="00FC637C">
            <w:pPr>
              <w:rPr>
                <w:color w:val="000000"/>
                <w:sz w:val="20"/>
                <w:szCs w:val="20"/>
              </w:rPr>
            </w:pPr>
            <w:r w:rsidRPr="00FC637C">
              <w:rPr>
                <w:color w:val="000000"/>
                <w:sz w:val="20"/>
                <w:szCs w:val="20"/>
              </w:rPr>
              <w:t>Материал рукоятки: алюминий, пластик</w:t>
            </w:r>
            <w:r>
              <w:rPr>
                <w:color w:val="000000"/>
                <w:sz w:val="20"/>
                <w:szCs w:val="20"/>
              </w:rPr>
              <w:t>,</w:t>
            </w:r>
            <w:r w:rsidRPr="00FC637C">
              <w:rPr>
                <w:color w:val="000000"/>
                <w:sz w:val="20"/>
                <w:szCs w:val="20"/>
              </w:rPr>
              <w:t xml:space="preserve">    Щетина щетки: синтетика</w:t>
            </w:r>
          </w:p>
          <w:p w:rsidR="0005724E" w:rsidRPr="00FC637C" w:rsidRDefault="0005724E" w:rsidP="00FC637C">
            <w:pPr>
              <w:rPr>
                <w:color w:val="000000"/>
                <w:sz w:val="20"/>
                <w:szCs w:val="20"/>
              </w:rPr>
            </w:pPr>
            <w:r w:rsidRPr="00FC637C">
              <w:rPr>
                <w:color w:val="000000"/>
                <w:sz w:val="20"/>
                <w:szCs w:val="20"/>
              </w:rPr>
              <w:t xml:space="preserve">Длина рукоятки: </w:t>
            </w:r>
            <w:smartTag w:uri="urn:schemas-microsoft-com:office:smarttags" w:element="metricconverter">
              <w:smartTagPr>
                <w:attr w:name="ProductID" w:val="120 см"/>
              </w:smartTagPr>
              <w:r w:rsidRPr="00FC637C">
                <w:rPr>
                  <w:color w:val="000000"/>
                  <w:sz w:val="20"/>
                  <w:szCs w:val="20"/>
                </w:rPr>
                <w:t>120 см</w:t>
              </w:r>
            </w:smartTag>
          </w:p>
        </w:tc>
        <w:tc>
          <w:tcPr>
            <w:tcW w:w="126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05724E" w:rsidRPr="00136ED8" w:rsidRDefault="0005724E" w:rsidP="00A91562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700" w:type="dxa"/>
          </w:tcPr>
          <w:p w:rsidR="0005724E" w:rsidRPr="00D66469" w:rsidRDefault="0005724E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05724E" w:rsidRPr="001F6931" w:rsidTr="006C0DB6">
        <w:trPr>
          <w:jc w:val="center"/>
        </w:trPr>
        <w:tc>
          <w:tcPr>
            <w:tcW w:w="693" w:type="dxa"/>
          </w:tcPr>
          <w:p w:rsidR="0005724E" w:rsidRPr="001F6931" w:rsidRDefault="0005724E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240" w:type="dxa"/>
            <w:vAlign w:val="center"/>
          </w:tcPr>
          <w:p w:rsidR="0005724E" w:rsidRPr="00136ED8" w:rsidRDefault="0005724E" w:rsidP="007E4219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 xml:space="preserve">Ведро пластик </w:t>
            </w:r>
            <w:smartTag w:uri="urn:schemas-microsoft-com:office:smarttags" w:element="metricconverter">
              <w:smartTagPr>
                <w:attr w:name="ProductID" w:val="10 л"/>
              </w:smartTagPr>
              <w:r>
                <w:rPr>
                  <w:color w:val="000000"/>
                  <w:sz w:val="20"/>
                  <w:szCs w:val="20"/>
                </w:rPr>
                <w:t>10</w:t>
              </w:r>
              <w:r w:rsidRPr="00136ED8">
                <w:rPr>
                  <w:color w:val="000000"/>
                  <w:sz w:val="20"/>
                  <w:szCs w:val="20"/>
                </w:rPr>
                <w:t xml:space="preserve"> л</w:t>
              </w:r>
            </w:smartTag>
          </w:p>
        </w:tc>
        <w:tc>
          <w:tcPr>
            <w:tcW w:w="3600" w:type="dxa"/>
          </w:tcPr>
          <w:p w:rsidR="0005724E" w:rsidRPr="00DA6EBB" w:rsidRDefault="0005724E" w:rsidP="00DA6EBB">
            <w:pPr>
              <w:ind w:firstLine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Крышка: Нет, </w:t>
            </w:r>
            <w:r w:rsidRPr="00DA6EBB">
              <w:rPr>
                <w:color w:val="000000"/>
                <w:sz w:val="20"/>
                <w:szCs w:val="20"/>
              </w:rPr>
              <w:t xml:space="preserve">Материал: пластик </w:t>
            </w:r>
          </w:p>
          <w:p w:rsidR="0005724E" w:rsidRPr="00DA6EBB" w:rsidRDefault="0005724E" w:rsidP="00DA6EBB">
            <w:pPr>
              <w:ind w:firstLine="1"/>
              <w:jc w:val="both"/>
              <w:rPr>
                <w:color w:val="000000"/>
                <w:sz w:val="20"/>
                <w:szCs w:val="20"/>
              </w:rPr>
            </w:pPr>
            <w:r w:rsidRPr="00DA6EBB">
              <w:rPr>
                <w:color w:val="000000"/>
                <w:sz w:val="20"/>
                <w:szCs w:val="20"/>
              </w:rPr>
              <w:t xml:space="preserve">Объем: </w:t>
            </w:r>
            <w:smartTag w:uri="urn:schemas-microsoft-com:office:smarttags" w:element="metricconverter">
              <w:smartTagPr>
                <w:attr w:name="ProductID" w:val="10 литр"/>
              </w:smartTagPr>
              <w:r w:rsidRPr="00DA6EBB">
                <w:rPr>
                  <w:color w:val="000000"/>
                  <w:sz w:val="20"/>
                  <w:szCs w:val="20"/>
                </w:rPr>
                <w:t>10 литр</w:t>
              </w:r>
            </w:smartTag>
          </w:p>
        </w:tc>
        <w:tc>
          <w:tcPr>
            <w:tcW w:w="126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05724E" w:rsidRPr="00136ED8" w:rsidRDefault="0005724E" w:rsidP="00A91562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700" w:type="dxa"/>
          </w:tcPr>
          <w:p w:rsidR="0005724E" w:rsidRPr="00D66469" w:rsidRDefault="0005724E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05724E" w:rsidRPr="001F6931" w:rsidTr="006C0DB6">
        <w:trPr>
          <w:jc w:val="center"/>
        </w:trPr>
        <w:tc>
          <w:tcPr>
            <w:tcW w:w="693" w:type="dxa"/>
          </w:tcPr>
          <w:p w:rsidR="0005724E" w:rsidRPr="001F6931" w:rsidRDefault="0005724E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240" w:type="dxa"/>
            <w:vAlign w:val="center"/>
          </w:tcPr>
          <w:p w:rsidR="0005724E" w:rsidRPr="00136ED8" w:rsidRDefault="0005724E" w:rsidP="007E4219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>Ведро оцинкованное объем 1</w:t>
            </w:r>
            <w:r>
              <w:rPr>
                <w:color w:val="000000"/>
                <w:sz w:val="20"/>
                <w:szCs w:val="20"/>
              </w:rPr>
              <w:t>2</w:t>
            </w:r>
            <w:r w:rsidRPr="00136ED8">
              <w:rPr>
                <w:color w:val="000000"/>
                <w:sz w:val="20"/>
                <w:szCs w:val="20"/>
              </w:rPr>
              <w:t>л</w:t>
            </w:r>
          </w:p>
        </w:tc>
        <w:tc>
          <w:tcPr>
            <w:tcW w:w="3600" w:type="dxa"/>
          </w:tcPr>
          <w:p w:rsidR="0005724E" w:rsidRPr="00DA6EBB" w:rsidRDefault="0005724E" w:rsidP="00DA6E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Крышка: Нет, </w:t>
            </w:r>
            <w:r w:rsidRPr="00DA6EBB">
              <w:rPr>
                <w:color w:val="000000"/>
                <w:sz w:val="20"/>
                <w:szCs w:val="20"/>
              </w:rPr>
              <w:t>Материал: оцинковка</w:t>
            </w:r>
          </w:p>
          <w:p w:rsidR="0005724E" w:rsidRPr="00DA6EBB" w:rsidRDefault="0005724E" w:rsidP="00DA6E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Объем: </w:t>
            </w:r>
            <w:smartTag w:uri="urn:schemas-microsoft-com:office:smarttags" w:element="metricconverter">
              <w:smartTagPr>
                <w:attr w:name="ProductID" w:val="12 литр"/>
              </w:smartTagPr>
              <w:r>
                <w:rPr>
                  <w:color w:val="000000"/>
                  <w:sz w:val="20"/>
                  <w:szCs w:val="20"/>
                </w:rPr>
                <w:t>12</w:t>
              </w:r>
              <w:r w:rsidRPr="00DA6EBB">
                <w:rPr>
                  <w:color w:val="000000"/>
                  <w:sz w:val="20"/>
                  <w:szCs w:val="20"/>
                </w:rPr>
                <w:t xml:space="preserve"> литр</w:t>
              </w:r>
            </w:smartTag>
          </w:p>
        </w:tc>
        <w:tc>
          <w:tcPr>
            <w:tcW w:w="126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05724E" w:rsidRPr="00136ED8" w:rsidRDefault="0005724E" w:rsidP="00A91562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700" w:type="dxa"/>
          </w:tcPr>
          <w:p w:rsidR="0005724E" w:rsidRPr="00D66469" w:rsidRDefault="0005724E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05724E" w:rsidRPr="001F6931" w:rsidTr="006C0DB6">
        <w:trPr>
          <w:jc w:val="center"/>
        </w:trPr>
        <w:tc>
          <w:tcPr>
            <w:tcW w:w="693" w:type="dxa"/>
          </w:tcPr>
          <w:p w:rsidR="0005724E" w:rsidRPr="001F6931" w:rsidRDefault="0005724E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240" w:type="dxa"/>
            <w:vAlign w:val="center"/>
          </w:tcPr>
          <w:p w:rsidR="0005724E" w:rsidRPr="00136ED8" w:rsidRDefault="0005724E" w:rsidP="007E4219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>Метла пластиковая с черенком</w:t>
            </w:r>
          </w:p>
        </w:tc>
        <w:tc>
          <w:tcPr>
            <w:tcW w:w="3600" w:type="dxa"/>
          </w:tcPr>
          <w:p w:rsidR="0005724E" w:rsidRPr="001F6931" w:rsidRDefault="0005724E" w:rsidP="00DA6EBB">
            <w:pPr>
              <w:ind w:firstLine="1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Длина рукоятки: </w:t>
            </w:r>
            <w:smartTag w:uri="urn:schemas-microsoft-com:office:smarttags" w:element="metricconverter">
              <w:smartTagPr>
                <w:attr w:name="ProductID" w:val="130 см"/>
              </w:smartTagPr>
              <w:r>
                <w:rPr>
                  <w:sz w:val="18"/>
                  <w:szCs w:val="18"/>
                </w:rPr>
                <w:t>130 см</w:t>
              </w:r>
            </w:smartTag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  <w:t xml:space="preserve">Материал: пластик </w:t>
            </w:r>
          </w:p>
        </w:tc>
        <w:tc>
          <w:tcPr>
            <w:tcW w:w="126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05724E" w:rsidRPr="00136ED8" w:rsidRDefault="0005724E" w:rsidP="00A91562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700" w:type="dxa"/>
          </w:tcPr>
          <w:p w:rsidR="0005724E" w:rsidRPr="00D66469" w:rsidRDefault="0005724E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05724E" w:rsidRPr="001F6931" w:rsidTr="006C0DB6">
        <w:trPr>
          <w:jc w:val="center"/>
        </w:trPr>
        <w:tc>
          <w:tcPr>
            <w:tcW w:w="693" w:type="dxa"/>
          </w:tcPr>
          <w:p w:rsidR="0005724E" w:rsidRPr="001F6931" w:rsidRDefault="0005724E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240" w:type="dxa"/>
            <w:vAlign w:val="center"/>
          </w:tcPr>
          <w:p w:rsidR="0005724E" w:rsidRPr="00136ED8" w:rsidRDefault="0005724E" w:rsidP="007E4219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>Батарейка  АА пальчиковая</w:t>
            </w:r>
          </w:p>
        </w:tc>
        <w:tc>
          <w:tcPr>
            <w:tcW w:w="3600" w:type="dxa"/>
          </w:tcPr>
          <w:p w:rsidR="0005724E" w:rsidRPr="00DA6EBB" w:rsidRDefault="0005724E" w:rsidP="00EF0091">
            <w:pPr>
              <w:rPr>
                <w:color w:val="000000"/>
                <w:sz w:val="20"/>
                <w:szCs w:val="20"/>
              </w:rPr>
            </w:pPr>
            <w:r w:rsidRPr="00DA6EBB">
              <w:rPr>
                <w:color w:val="000000"/>
                <w:sz w:val="20"/>
                <w:szCs w:val="20"/>
              </w:rPr>
              <w:t>Элемент питания, АА пальчиковая</w:t>
            </w:r>
          </w:p>
        </w:tc>
        <w:tc>
          <w:tcPr>
            <w:tcW w:w="126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05724E" w:rsidRPr="00136ED8" w:rsidRDefault="0005724E" w:rsidP="00A91562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700" w:type="dxa"/>
          </w:tcPr>
          <w:p w:rsidR="0005724E" w:rsidRPr="00D66469" w:rsidRDefault="0005724E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05724E" w:rsidRPr="001F6931" w:rsidTr="006C0DB6">
        <w:trPr>
          <w:jc w:val="center"/>
        </w:trPr>
        <w:tc>
          <w:tcPr>
            <w:tcW w:w="693" w:type="dxa"/>
          </w:tcPr>
          <w:p w:rsidR="0005724E" w:rsidRPr="001F6931" w:rsidRDefault="0005724E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240" w:type="dxa"/>
            <w:vAlign w:val="center"/>
          </w:tcPr>
          <w:p w:rsidR="0005724E" w:rsidRPr="00136ED8" w:rsidRDefault="0005724E" w:rsidP="007E4219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>Батарейка ААА мизинчиковая</w:t>
            </w:r>
          </w:p>
        </w:tc>
        <w:tc>
          <w:tcPr>
            <w:tcW w:w="3600" w:type="dxa"/>
          </w:tcPr>
          <w:p w:rsidR="0005724E" w:rsidRPr="00DA6EBB" w:rsidRDefault="0005724E" w:rsidP="00EF0091">
            <w:pPr>
              <w:rPr>
                <w:color w:val="000000"/>
                <w:sz w:val="20"/>
                <w:szCs w:val="20"/>
              </w:rPr>
            </w:pPr>
            <w:r w:rsidRPr="00DA6EBB">
              <w:rPr>
                <w:color w:val="000000"/>
                <w:sz w:val="20"/>
                <w:szCs w:val="20"/>
              </w:rPr>
              <w:t>Элемент питания, ААА мизинчиковая</w:t>
            </w:r>
          </w:p>
        </w:tc>
        <w:tc>
          <w:tcPr>
            <w:tcW w:w="126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05724E" w:rsidRPr="00136ED8" w:rsidRDefault="0005724E" w:rsidP="00A91562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700" w:type="dxa"/>
          </w:tcPr>
          <w:p w:rsidR="0005724E" w:rsidRPr="00D66469" w:rsidRDefault="0005724E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05724E" w:rsidRPr="001F6931" w:rsidTr="006C0DB6">
        <w:trPr>
          <w:jc w:val="center"/>
        </w:trPr>
        <w:tc>
          <w:tcPr>
            <w:tcW w:w="693" w:type="dxa"/>
          </w:tcPr>
          <w:p w:rsidR="0005724E" w:rsidRPr="001F6931" w:rsidRDefault="0005724E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240" w:type="dxa"/>
            <w:vAlign w:val="center"/>
          </w:tcPr>
          <w:p w:rsidR="0005724E" w:rsidRPr="00136ED8" w:rsidRDefault="0005724E" w:rsidP="007E4219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 xml:space="preserve">Лопата совковая </w:t>
            </w:r>
          </w:p>
        </w:tc>
        <w:tc>
          <w:tcPr>
            <w:tcW w:w="3600" w:type="dxa"/>
          </w:tcPr>
          <w:p w:rsidR="0005724E" w:rsidRPr="00DA6EBB" w:rsidRDefault="0005724E" w:rsidP="00EF0091">
            <w:pPr>
              <w:rPr>
                <w:color w:val="000000"/>
                <w:sz w:val="20"/>
                <w:szCs w:val="20"/>
              </w:rPr>
            </w:pPr>
            <w:r w:rsidRPr="00DA6EBB">
              <w:rPr>
                <w:color w:val="000000"/>
                <w:sz w:val="20"/>
                <w:szCs w:val="20"/>
              </w:rPr>
              <w:t>Материал: сталь</w:t>
            </w:r>
            <w:r>
              <w:rPr>
                <w:color w:val="000000"/>
                <w:sz w:val="20"/>
                <w:szCs w:val="20"/>
              </w:rPr>
              <w:t>, Наличие черенка: да,</w:t>
            </w:r>
            <w:r w:rsidRPr="00DA6EBB">
              <w:rPr>
                <w:color w:val="000000"/>
                <w:sz w:val="20"/>
                <w:szCs w:val="20"/>
              </w:rPr>
              <w:t xml:space="preserve">    Материал черенка: дерево                Длина рукоятки: </w:t>
            </w:r>
            <w:smartTag w:uri="urn:schemas-microsoft-com:office:smarttags" w:element="metricconverter">
              <w:smartTagPr>
                <w:attr w:name="ProductID" w:val="120 см"/>
              </w:smartTagPr>
              <w:r w:rsidRPr="00DA6EBB">
                <w:rPr>
                  <w:color w:val="000000"/>
                  <w:sz w:val="20"/>
                  <w:szCs w:val="20"/>
                </w:rPr>
                <w:t>120 см</w:t>
              </w:r>
            </w:smartTag>
          </w:p>
        </w:tc>
        <w:tc>
          <w:tcPr>
            <w:tcW w:w="126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05724E" w:rsidRPr="00136ED8" w:rsidRDefault="0005724E" w:rsidP="00A91562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700" w:type="dxa"/>
          </w:tcPr>
          <w:p w:rsidR="0005724E" w:rsidRPr="00D66469" w:rsidRDefault="0005724E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05724E" w:rsidRPr="001F6931" w:rsidTr="006C0DB6">
        <w:trPr>
          <w:jc w:val="center"/>
        </w:trPr>
        <w:tc>
          <w:tcPr>
            <w:tcW w:w="693" w:type="dxa"/>
          </w:tcPr>
          <w:p w:rsidR="0005724E" w:rsidRPr="001F6931" w:rsidRDefault="0005724E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240" w:type="dxa"/>
            <w:vAlign w:val="center"/>
          </w:tcPr>
          <w:p w:rsidR="0005724E" w:rsidRPr="00136ED8" w:rsidRDefault="0005724E" w:rsidP="007E4219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>Лопата штыковая</w:t>
            </w:r>
          </w:p>
        </w:tc>
        <w:tc>
          <w:tcPr>
            <w:tcW w:w="3600" w:type="dxa"/>
          </w:tcPr>
          <w:p w:rsidR="0005724E" w:rsidRPr="001F6931" w:rsidRDefault="0005724E" w:rsidP="00EF0091">
            <w:pPr>
              <w:rPr>
                <w:color w:val="000000"/>
                <w:sz w:val="20"/>
                <w:szCs w:val="20"/>
              </w:rPr>
            </w:pPr>
            <w:r w:rsidRPr="00DA6EBB">
              <w:rPr>
                <w:color w:val="000000"/>
                <w:sz w:val="20"/>
                <w:szCs w:val="20"/>
              </w:rPr>
              <w:t>Материал: сталь</w:t>
            </w:r>
            <w:r>
              <w:rPr>
                <w:color w:val="000000"/>
                <w:sz w:val="20"/>
                <w:szCs w:val="20"/>
              </w:rPr>
              <w:t>, Наличие черенка: да,</w:t>
            </w:r>
            <w:r w:rsidRPr="00DA6EBB">
              <w:rPr>
                <w:color w:val="000000"/>
                <w:sz w:val="20"/>
                <w:szCs w:val="20"/>
              </w:rPr>
              <w:t xml:space="preserve">    Материал черенка: дерево                Длина рукоятки: </w:t>
            </w:r>
            <w:smartTag w:uri="urn:schemas-microsoft-com:office:smarttags" w:element="metricconverter">
              <w:smartTagPr>
                <w:attr w:name="ProductID" w:val="120 см"/>
              </w:smartTagPr>
              <w:r w:rsidRPr="00DA6EBB">
                <w:rPr>
                  <w:color w:val="000000"/>
                  <w:sz w:val="20"/>
                  <w:szCs w:val="20"/>
                </w:rPr>
                <w:t>120 см</w:t>
              </w:r>
            </w:smartTag>
          </w:p>
        </w:tc>
        <w:tc>
          <w:tcPr>
            <w:tcW w:w="126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05724E" w:rsidRPr="00136ED8" w:rsidRDefault="0005724E" w:rsidP="00A91562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700" w:type="dxa"/>
          </w:tcPr>
          <w:p w:rsidR="0005724E" w:rsidRPr="00D66469" w:rsidRDefault="0005724E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05724E" w:rsidRPr="001F6931" w:rsidTr="006C0DB6">
        <w:trPr>
          <w:jc w:val="center"/>
        </w:trPr>
        <w:tc>
          <w:tcPr>
            <w:tcW w:w="693" w:type="dxa"/>
          </w:tcPr>
          <w:p w:rsidR="0005724E" w:rsidRPr="001F6931" w:rsidRDefault="0005724E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240" w:type="dxa"/>
            <w:vAlign w:val="center"/>
          </w:tcPr>
          <w:p w:rsidR="0005724E" w:rsidRPr="00136ED8" w:rsidRDefault="0005724E" w:rsidP="007E4219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>Лопата для уборки снега</w:t>
            </w:r>
          </w:p>
        </w:tc>
        <w:tc>
          <w:tcPr>
            <w:tcW w:w="3600" w:type="dxa"/>
          </w:tcPr>
          <w:p w:rsidR="0005724E" w:rsidRPr="00DA6EBB" w:rsidRDefault="0005724E" w:rsidP="00DA6EBB">
            <w:pPr>
              <w:ind w:right="-217"/>
              <w:rPr>
                <w:color w:val="000000"/>
                <w:sz w:val="20"/>
                <w:szCs w:val="20"/>
              </w:rPr>
            </w:pPr>
            <w:r w:rsidRPr="00DA6EBB">
              <w:rPr>
                <w:color w:val="000000"/>
                <w:sz w:val="20"/>
                <w:szCs w:val="20"/>
              </w:rPr>
              <w:t>Материал: фанера, алюминий                          Наличие черенка: да     Материал черенка: дерево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DA6EBB">
              <w:rPr>
                <w:color w:val="000000"/>
                <w:sz w:val="20"/>
                <w:szCs w:val="20"/>
              </w:rPr>
              <w:t xml:space="preserve">Длина рукоятки: </w:t>
            </w:r>
            <w:smartTag w:uri="urn:schemas-microsoft-com:office:smarttags" w:element="metricconverter">
              <w:smartTagPr>
                <w:attr w:name="ProductID" w:val="120 см"/>
              </w:smartTagPr>
              <w:r w:rsidRPr="00DA6EBB">
                <w:rPr>
                  <w:color w:val="000000"/>
                  <w:sz w:val="20"/>
                  <w:szCs w:val="20"/>
                </w:rPr>
                <w:t>120 см</w:t>
              </w:r>
            </w:smartTag>
          </w:p>
        </w:tc>
        <w:tc>
          <w:tcPr>
            <w:tcW w:w="126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05724E" w:rsidRPr="00136ED8" w:rsidRDefault="0005724E" w:rsidP="00A91562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05724E" w:rsidRPr="001F6931" w:rsidRDefault="0005724E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700" w:type="dxa"/>
          </w:tcPr>
          <w:p w:rsidR="0005724E" w:rsidRPr="00D66469" w:rsidRDefault="0005724E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</w:tbl>
    <w:p w:rsidR="0005724E" w:rsidRPr="00C1589C" w:rsidRDefault="0005724E" w:rsidP="00C969FA">
      <w:pPr>
        <w:rPr>
          <w:color w:val="FF0000"/>
        </w:rPr>
        <w:sectPr w:rsidR="0005724E" w:rsidRPr="00C1589C" w:rsidSect="00FC637C">
          <w:pgSz w:w="16838" w:h="11906" w:orient="landscape"/>
          <w:pgMar w:top="1079" w:right="1134" w:bottom="180" w:left="1134" w:header="709" w:footer="476" w:gutter="0"/>
          <w:cols w:space="720"/>
        </w:sectPr>
      </w:pPr>
    </w:p>
    <w:p w:rsidR="0005724E" w:rsidRPr="001F6931" w:rsidRDefault="0005724E" w:rsidP="00C969FA">
      <w:pPr>
        <w:jc w:val="center"/>
        <w:rPr>
          <w:color w:val="000000"/>
        </w:rPr>
      </w:pPr>
      <w:r w:rsidRPr="001F6931">
        <w:rPr>
          <w:color w:val="000000"/>
        </w:rPr>
        <w:t>РАЗДЕЛ 2. СВЕДЕНИЯ О НОВИЗНЕ</w:t>
      </w:r>
    </w:p>
    <w:p w:rsidR="0005724E" w:rsidRPr="001F6931" w:rsidRDefault="0005724E" w:rsidP="00C969FA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05724E" w:rsidRPr="001F6931" w:rsidTr="00EF0091">
        <w:trPr>
          <w:trHeight w:val="399"/>
        </w:trPr>
        <w:tc>
          <w:tcPr>
            <w:tcW w:w="9356" w:type="dxa"/>
          </w:tcPr>
          <w:p w:rsidR="0005724E" w:rsidRPr="003601C2" w:rsidRDefault="0005724E" w:rsidP="003601C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Pr="003601C2">
              <w:rPr>
                <w:color w:val="000000"/>
              </w:rPr>
              <w:t>Поставляемый Товар должен быть новым (не бывшим в употреблении, не восстановленным),  не являться выставочными образцами, свободным от  прав третьих лиц. На момент поставки Товара срок его годности должен составлять не менее 12 (двенадцати) календарных месяцев.</w:t>
            </w:r>
          </w:p>
        </w:tc>
      </w:tr>
    </w:tbl>
    <w:p w:rsidR="0005724E" w:rsidRPr="001F6931" w:rsidRDefault="0005724E" w:rsidP="00C969FA">
      <w:pPr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МАРКИРОВКЕ</w:t>
      </w:r>
    </w:p>
    <w:p w:rsidR="0005724E" w:rsidRPr="001F6931" w:rsidRDefault="0005724E" w:rsidP="00C969FA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05724E" w:rsidRPr="001F6931" w:rsidTr="00EF0091">
        <w:trPr>
          <w:trHeight w:val="335"/>
        </w:trPr>
        <w:tc>
          <w:tcPr>
            <w:tcW w:w="9356" w:type="dxa"/>
          </w:tcPr>
          <w:p w:rsidR="0005724E" w:rsidRDefault="0005724E" w:rsidP="000F3D8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3.1. Маркировка поставляемого Товара должна соответствовать требованиям стандартов, установленных действующим законодательством РФ.</w:t>
            </w:r>
          </w:p>
          <w:p w:rsidR="0005724E" w:rsidRPr="001F6931" w:rsidRDefault="0005724E" w:rsidP="000F3D8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3.2. Маркировка упаковки должна соответствовать маркировке Товара. Маркировка Товара должна соответствовать ГОСТ Р 51474-99 «Упаковка. Маркировка, указывающая на способ обращения с грузами».</w:t>
            </w:r>
          </w:p>
        </w:tc>
      </w:tr>
    </w:tbl>
    <w:p w:rsidR="0005724E" w:rsidRPr="001F6931" w:rsidRDefault="0005724E" w:rsidP="00C969FA">
      <w:pPr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  <w:r w:rsidRPr="001F6931">
        <w:rPr>
          <w:color w:val="000000"/>
        </w:rPr>
        <w:t>РАЗДЕЛ 4. ТРЕБОВАНИЯ К УПАКОВКЕ</w:t>
      </w:r>
    </w:p>
    <w:p w:rsidR="0005724E" w:rsidRPr="001F6931" w:rsidRDefault="0005724E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05724E" w:rsidRPr="001F6931" w:rsidTr="00EF0091">
        <w:trPr>
          <w:trHeight w:val="335"/>
        </w:trPr>
        <w:tc>
          <w:tcPr>
            <w:tcW w:w="9356" w:type="dxa"/>
          </w:tcPr>
          <w:p w:rsidR="0005724E" w:rsidRDefault="0005724E" w:rsidP="00EF00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4.1. Упаковка поставляемого Товара должна соответствовать требованиям стандартов, установленных действующим законодательством РФ.</w:t>
            </w:r>
          </w:p>
          <w:p w:rsidR="0005724E" w:rsidRDefault="0005724E" w:rsidP="00EF00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4.2. Маркировка упаковки должна соответствовать маркировке Товара. Упаковка Товара  должна соответствовать ГОСТ Р 51474-99 «Упаковка. Маркировка, указывающая на способ обращения с грузами».</w:t>
            </w:r>
          </w:p>
          <w:p w:rsidR="0005724E" w:rsidRDefault="0005724E" w:rsidP="00EF00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4.3. Упаковка поставляемого Товара не должна иметь внешних дефектов, повреждений и следов вскрытия.</w:t>
            </w:r>
          </w:p>
          <w:p w:rsidR="0005724E" w:rsidRPr="00342012" w:rsidRDefault="0005724E" w:rsidP="00EF00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4.4.Товар должен быть упакован способом и средствами, обеспечивающими его защиту от повреждения и потерь во время транспортировки, доставки и погрузочно-разгрузочных работ (с учетов нескольких перегрузок).</w:t>
            </w:r>
          </w:p>
        </w:tc>
      </w:tr>
    </w:tbl>
    <w:p w:rsidR="0005724E" w:rsidRPr="001F6931" w:rsidRDefault="0005724E" w:rsidP="00C969FA">
      <w:pPr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05724E" w:rsidRPr="001F6931" w:rsidRDefault="0005724E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05724E" w:rsidRPr="001F6931" w:rsidTr="00EF0091">
        <w:trPr>
          <w:trHeight w:val="399"/>
        </w:trPr>
        <w:tc>
          <w:tcPr>
            <w:tcW w:w="9356" w:type="dxa"/>
          </w:tcPr>
          <w:p w:rsidR="0005724E" w:rsidRPr="001F6931" w:rsidRDefault="0005724E" w:rsidP="00EF009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05724E" w:rsidRPr="001F6931" w:rsidTr="00EF0091">
        <w:trPr>
          <w:trHeight w:val="399"/>
        </w:trPr>
        <w:tc>
          <w:tcPr>
            <w:tcW w:w="9356" w:type="dxa"/>
          </w:tcPr>
          <w:p w:rsidR="0005724E" w:rsidRPr="008B793D" w:rsidRDefault="0005724E" w:rsidP="001E1DC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Товар поставляется в течение 30 (тридцати) рабочих дней с момента подписания договора поставки Сторонами. Товар считается принятым после подписания товарной накладной по форме ТОРГ-12 в 2 (двух) экземплярах (один экземпляр для Покупателя и один экземпляр для Поставщика). </w:t>
            </w:r>
          </w:p>
        </w:tc>
      </w:tr>
      <w:tr w:rsidR="0005724E" w:rsidRPr="001F6931" w:rsidTr="00EF0091">
        <w:trPr>
          <w:trHeight w:val="399"/>
        </w:trPr>
        <w:tc>
          <w:tcPr>
            <w:tcW w:w="9356" w:type="dxa"/>
          </w:tcPr>
          <w:p w:rsidR="0005724E" w:rsidRPr="001F6931" w:rsidRDefault="0005724E" w:rsidP="00EF009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05724E" w:rsidRPr="001F6931" w:rsidTr="00EF0091">
        <w:trPr>
          <w:trHeight w:val="399"/>
        </w:trPr>
        <w:tc>
          <w:tcPr>
            <w:tcW w:w="9356" w:type="dxa"/>
          </w:tcPr>
          <w:p w:rsidR="0005724E" w:rsidRDefault="0005724E" w:rsidP="00EF0091">
            <w:pPr>
              <w:pStyle w:val="Header"/>
              <w:tabs>
                <w:tab w:val="left" w:pos="284"/>
              </w:tabs>
              <w:ind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При поставке Товара Поставщик предоставляет Покупателю следующую документацию:</w:t>
            </w:r>
          </w:p>
          <w:p w:rsidR="0005724E" w:rsidRDefault="0005724E" w:rsidP="00EF0091">
            <w:pPr>
              <w:pStyle w:val="Header"/>
              <w:tabs>
                <w:tab w:val="left" w:pos="284"/>
              </w:tabs>
              <w:ind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- паспорт качества, сертификаты, иные документы, имеющие непосредственное отношение к Товару на русском языке;</w:t>
            </w:r>
          </w:p>
          <w:p w:rsidR="0005724E" w:rsidRDefault="0005724E" w:rsidP="00EF0091">
            <w:pPr>
              <w:pStyle w:val="Header"/>
              <w:tabs>
                <w:tab w:val="left" w:pos="284"/>
              </w:tabs>
              <w:ind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- счет-фактуру с указанием фактически отгруженного Товара;</w:t>
            </w:r>
          </w:p>
          <w:p w:rsidR="0005724E" w:rsidRPr="00D201C0" w:rsidRDefault="0005724E" w:rsidP="00EF0091">
            <w:pPr>
              <w:pStyle w:val="Header"/>
              <w:tabs>
                <w:tab w:val="left" w:pos="284"/>
              </w:tabs>
              <w:ind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- товарную накладную по форме ТОРГ-12 в 2 (двух) экземпляров (один экземпляр для Покупателя и один экземпляр для Поставщика).</w:t>
            </w:r>
          </w:p>
        </w:tc>
      </w:tr>
    </w:tbl>
    <w:p w:rsidR="0005724E" w:rsidRPr="001F6931" w:rsidRDefault="0005724E" w:rsidP="00C969FA">
      <w:pPr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05724E" w:rsidRPr="001F6931" w:rsidRDefault="0005724E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05724E" w:rsidRPr="001F6931" w:rsidTr="00EF0091">
        <w:trPr>
          <w:trHeight w:val="399"/>
        </w:trPr>
        <w:tc>
          <w:tcPr>
            <w:tcW w:w="9356" w:type="dxa"/>
          </w:tcPr>
          <w:p w:rsidR="0005724E" w:rsidRDefault="0005724E" w:rsidP="00D20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6.1. Поставщик осуществляет поставку  и  разгрузку Товара своими силами и за свой счет собственных средств.</w:t>
            </w:r>
          </w:p>
          <w:p w:rsidR="0005724E" w:rsidRPr="001F6931" w:rsidRDefault="0005724E" w:rsidP="00D201C0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6.2. Товар должен быть упакован способом и средствами, обеспечивающими его защиту от повреждения и потерь во время транспортировки, доставки и погрузочно-разгрузочных работ (с учетов нескольких перегрузок).</w:t>
            </w:r>
          </w:p>
        </w:tc>
      </w:tr>
    </w:tbl>
    <w:p w:rsidR="0005724E" w:rsidRPr="001F6931" w:rsidRDefault="0005724E" w:rsidP="00C969FA">
      <w:pPr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05724E" w:rsidRPr="001F6931" w:rsidRDefault="0005724E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05724E" w:rsidRPr="001F6931" w:rsidTr="00EF0091">
        <w:trPr>
          <w:trHeight w:val="399"/>
        </w:trPr>
        <w:tc>
          <w:tcPr>
            <w:tcW w:w="9356" w:type="dxa"/>
          </w:tcPr>
          <w:p w:rsidR="0005724E" w:rsidRPr="00D201C0" w:rsidRDefault="0005724E" w:rsidP="00D201C0">
            <w:pPr>
              <w:ind w:firstLine="601"/>
              <w:jc w:val="both"/>
              <w:rPr>
                <w:color w:val="000000"/>
              </w:rPr>
            </w:pPr>
            <w:r>
              <w:rPr>
                <w:color w:val="000000"/>
              </w:rPr>
              <w:t>В соответствии с прилагаемой документацией на поставляемый Товар.</w:t>
            </w:r>
          </w:p>
        </w:tc>
      </w:tr>
    </w:tbl>
    <w:p w:rsidR="0005724E" w:rsidRDefault="0005724E" w:rsidP="00C969FA">
      <w:pPr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p w:rsidR="0005724E" w:rsidRPr="001F6931" w:rsidRDefault="0005724E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05724E" w:rsidRPr="001F6931" w:rsidTr="00EF0091">
        <w:trPr>
          <w:trHeight w:val="399"/>
        </w:trPr>
        <w:tc>
          <w:tcPr>
            <w:tcW w:w="9356" w:type="dxa"/>
          </w:tcPr>
          <w:p w:rsidR="0005724E" w:rsidRPr="001F6931" w:rsidRDefault="0005724E" w:rsidP="00EF0091">
            <w:pPr>
              <w:ind w:firstLine="601"/>
              <w:rPr>
                <w:i/>
                <w:color w:val="000000"/>
                <w:sz w:val="24"/>
                <w:szCs w:val="24"/>
              </w:rPr>
            </w:pPr>
            <w:r w:rsidRPr="008B793D">
              <w:rPr>
                <w:color w:val="000000"/>
              </w:rPr>
              <w:t>Не пред</w:t>
            </w:r>
            <w:r>
              <w:rPr>
                <w:color w:val="000000"/>
              </w:rPr>
              <w:t>ъ</w:t>
            </w:r>
            <w:r w:rsidRPr="008B793D">
              <w:rPr>
                <w:color w:val="000000"/>
              </w:rPr>
              <w:t>являются.</w:t>
            </w:r>
          </w:p>
        </w:tc>
      </w:tr>
    </w:tbl>
    <w:p w:rsidR="0005724E" w:rsidRPr="001F6931" w:rsidRDefault="0005724E" w:rsidP="00C969FA">
      <w:pPr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  <w:r w:rsidRPr="001F6931">
        <w:rPr>
          <w:color w:val="000000"/>
        </w:rPr>
        <w:t>РАЗДЕЛ 9. ЭКОЛОГИЧЕСКИЕ ТРЕБОВАНИЯ</w:t>
      </w:r>
    </w:p>
    <w:p w:rsidR="0005724E" w:rsidRPr="001F6931" w:rsidRDefault="0005724E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05724E" w:rsidRPr="001F6931" w:rsidTr="00EF0091">
        <w:trPr>
          <w:trHeight w:val="399"/>
        </w:trPr>
        <w:tc>
          <w:tcPr>
            <w:tcW w:w="9356" w:type="dxa"/>
          </w:tcPr>
          <w:p w:rsidR="0005724E" w:rsidRPr="00D201C0" w:rsidRDefault="0005724E" w:rsidP="00EF00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Поставщик гарантирует Покупателю, что поставляемый Товар отвечает стандартам безопасности и качества в соответствии с законодательством РФ, а также   соответствует техническим характеристикам, заявленным заводом-изготовителем.</w:t>
            </w:r>
          </w:p>
        </w:tc>
      </w:tr>
    </w:tbl>
    <w:p w:rsidR="0005724E" w:rsidRPr="001F6931" w:rsidRDefault="0005724E" w:rsidP="00C969FA">
      <w:pPr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ПО БЕЗОПАСНОСТИ</w:t>
      </w:r>
    </w:p>
    <w:p w:rsidR="0005724E" w:rsidRPr="001F6931" w:rsidRDefault="0005724E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05724E" w:rsidRPr="001F6931" w:rsidTr="00EF0091">
        <w:trPr>
          <w:trHeight w:val="399"/>
        </w:trPr>
        <w:tc>
          <w:tcPr>
            <w:tcW w:w="9356" w:type="dxa"/>
          </w:tcPr>
          <w:p w:rsidR="0005724E" w:rsidRPr="00187478" w:rsidRDefault="0005724E" w:rsidP="00EF0091">
            <w:pPr>
              <w:pStyle w:val="Header"/>
              <w:tabs>
                <w:tab w:val="left" w:pos="0"/>
              </w:tabs>
              <w:ind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Поставляемый Товар должен отвечать соответствующим нормам, ГОСТам и ТУ по безопасности данного класса товаров, установленным законодательством РФ.</w:t>
            </w:r>
          </w:p>
        </w:tc>
      </w:tr>
    </w:tbl>
    <w:p w:rsidR="0005724E" w:rsidRPr="001F6931" w:rsidRDefault="0005724E" w:rsidP="00C969FA">
      <w:pPr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p w:rsidR="0005724E" w:rsidRPr="001F6931" w:rsidRDefault="0005724E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05724E" w:rsidRPr="001F6931" w:rsidTr="00EF0091">
        <w:trPr>
          <w:trHeight w:val="399"/>
        </w:trPr>
        <w:tc>
          <w:tcPr>
            <w:tcW w:w="9356" w:type="dxa"/>
          </w:tcPr>
          <w:p w:rsidR="0005724E" w:rsidRPr="00C511EC" w:rsidRDefault="0005724E" w:rsidP="00EF009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Поставщик гарантирует Покупателю, что поставляемый Товар отвечает стандартам качества в соответствии с законодательством РФ и   соответствует качественным характеристикам, заявленным заводом-изготовителем.</w:t>
            </w:r>
          </w:p>
        </w:tc>
      </w:tr>
    </w:tbl>
    <w:p w:rsidR="0005724E" w:rsidRPr="001F6931" w:rsidRDefault="0005724E" w:rsidP="00C969FA">
      <w:pPr>
        <w:jc w:val="center"/>
        <w:rPr>
          <w:color w:val="000000"/>
          <w:sz w:val="24"/>
          <w:szCs w:val="24"/>
        </w:rPr>
      </w:pPr>
    </w:p>
    <w:p w:rsidR="0005724E" w:rsidRPr="001F6931" w:rsidRDefault="0005724E" w:rsidP="00C969F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6"/>
          <w:szCs w:val="26"/>
        </w:rPr>
        <w:br w:type="page"/>
      </w:r>
      <w:r w:rsidRPr="001F6931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05724E" w:rsidRPr="001F6931" w:rsidRDefault="0005724E" w:rsidP="00C969FA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05724E" w:rsidRPr="001F6931" w:rsidTr="00EF0091">
        <w:trPr>
          <w:trHeight w:val="399"/>
        </w:trPr>
        <w:tc>
          <w:tcPr>
            <w:tcW w:w="9356" w:type="dxa"/>
          </w:tcPr>
          <w:p w:rsidR="0005724E" w:rsidRPr="001F6931" w:rsidRDefault="0005724E" w:rsidP="00EF009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Не устанавливается.</w:t>
            </w:r>
          </w:p>
        </w:tc>
      </w:tr>
    </w:tbl>
    <w:p w:rsidR="0005724E" w:rsidRPr="001F6931" w:rsidRDefault="0005724E" w:rsidP="00C969FA">
      <w:pPr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05724E" w:rsidRPr="001F6931" w:rsidRDefault="0005724E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05724E" w:rsidRPr="001F6931" w:rsidTr="00EF0091">
        <w:trPr>
          <w:trHeight w:val="399"/>
        </w:trPr>
        <w:tc>
          <w:tcPr>
            <w:tcW w:w="9356" w:type="dxa"/>
          </w:tcPr>
          <w:p w:rsidR="0005724E" w:rsidRPr="006F349A" w:rsidRDefault="0005724E" w:rsidP="00EF0091">
            <w:pPr>
              <w:pStyle w:val="Header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Не устанавливается.</w:t>
            </w:r>
          </w:p>
        </w:tc>
      </w:tr>
    </w:tbl>
    <w:p w:rsidR="0005724E" w:rsidRDefault="0005724E" w:rsidP="00C969FA">
      <w:pPr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ТРЕБОВАНИЕ К ФОРМЕ ПРЕДСТАВЛЯЕМОЙ ИНФОРМАЦИИ</w:t>
      </w:r>
    </w:p>
    <w:p w:rsidR="0005724E" w:rsidRPr="001F6931" w:rsidRDefault="0005724E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05724E" w:rsidRPr="001F6931" w:rsidTr="00EF0091">
        <w:trPr>
          <w:trHeight w:val="399"/>
        </w:trPr>
        <w:tc>
          <w:tcPr>
            <w:tcW w:w="9356" w:type="dxa"/>
          </w:tcPr>
          <w:p w:rsidR="0005724E" w:rsidRPr="00C511EC" w:rsidRDefault="0005724E" w:rsidP="00EF0091">
            <w:pPr>
              <w:jc w:val="both"/>
              <w:rPr>
                <w:color w:val="000000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</w:rPr>
              <w:t xml:space="preserve">   Вся документация на поставляемый Товар должна быть на русском языке.</w:t>
            </w:r>
          </w:p>
        </w:tc>
      </w:tr>
    </w:tbl>
    <w:p w:rsidR="0005724E" w:rsidRPr="001F6931" w:rsidRDefault="0005724E" w:rsidP="00C969FA">
      <w:pPr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ТРЕБОВАНИЯ К ТЕХНИЧЕСКОМУ ОБУЧЕНИЮ ПЕРСОНАЛА ЗАКАЗЧИКА</w:t>
      </w:r>
    </w:p>
    <w:p w:rsidR="0005724E" w:rsidRPr="001F6931" w:rsidRDefault="0005724E" w:rsidP="00C969FA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05724E" w:rsidRPr="001F6931" w:rsidTr="00EF0091">
        <w:tc>
          <w:tcPr>
            <w:tcW w:w="9747" w:type="dxa"/>
          </w:tcPr>
          <w:p w:rsidR="0005724E" w:rsidRPr="008B793D" w:rsidRDefault="0005724E" w:rsidP="00EF0091">
            <w:pPr>
              <w:jc w:val="both"/>
              <w:rPr>
                <w:color w:val="000000"/>
              </w:rPr>
            </w:pPr>
            <w:r w:rsidRPr="008B793D">
              <w:rPr>
                <w:color w:val="000000"/>
              </w:rPr>
              <w:t xml:space="preserve">Не </w:t>
            </w:r>
            <w:r>
              <w:rPr>
                <w:color w:val="000000"/>
              </w:rPr>
              <w:t>устанавливаются</w:t>
            </w:r>
            <w:r w:rsidRPr="008B793D">
              <w:rPr>
                <w:color w:val="000000"/>
              </w:rPr>
              <w:t>.</w:t>
            </w:r>
          </w:p>
        </w:tc>
      </w:tr>
    </w:tbl>
    <w:p w:rsidR="0005724E" w:rsidRDefault="0005724E" w:rsidP="00C969FA">
      <w:pPr>
        <w:jc w:val="center"/>
        <w:rPr>
          <w:color w:val="000000"/>
        </w:rPr>
      </w:pPr>
    </w:p>
    <w:p w:rsidR="0005724E" w:rsidRPr="001F6931" w:rsidRDefault="0005724E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p w:rsidR="0005724E" w:rsidRPr="001F6931" w:rsidRDefault="0005724E" w:rsidP="00C969FA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2410"/>
        <w:gridCol w:w="6237"/>
      </w:tblGrid>
      <w:tr w:rsidR="0005724E" w:rsidRPr="001F6931" w:rsidTr="00EF0091">
        <w:trPr>
          <w:trHeight w:val="399"/>
        </w:trPr>
        <w:tc>
          <w:tcPr>
            <w:tcW w:w="709" w:type="dxa"/>
            <w:vAlign w:val="center"/>
          </w:tcPr>
          <w:p w:rsidR="0005724E" w:rsidRPr="001F6931" w:rsidRDefault="0005724E" w:rsidP="00EF009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Align w:val="center"/>
          </w:tcPr>
          <w:p w:rsidR="0005724E" w:rsidRPr="001F6931" w:rsidRDefault="0005724E" w:rsidP="00EF00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vAlign w:val="center"/>
          </w:tcPr>
          <w:p w:rsidR="0005724E" w:rsidRPr="001F6931" w:rsidRDefault="0005724E" w:rsidP="00EF009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05724E" w:rsidRPr="001F6931" w:rsidTr="00EF0091">
        <w:trPr>
          <w:trHeight w:val="399"/>
        </w:trPr>
        <w:tc>
          <w:tcPr>
            <w:tcW w:w="709" w:type="dxa"/>
          </w:tcPr>
          <w:p w:rsidR="0005724E" w:rsidRPr="001F6931" w:rsidRDefault="0005724E" w:rsidP="00C511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5724E" w:rsidRPr="001F6931" w:rsidRDefault="0005724E" w:rsidP="00EF009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ГОСТ Р</w:t>
            </w:r>
          </w:p>
        </w:tc>
        <w:tc>
          <w:tcPr>
            <w:tcW w:w="6237" w:type="dxa"/>
          </w:tcPr>
          <w:p w:rsidR="0005724E" w:rsidRPr="001F6931" w:rsidRDefault="0005724E" w:rsidP="00EF009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t>Государственный стандарт России</w:t>
            </w:r>
          </w:p>
        </w:tc>
      </w:tr>
      <w:tr w:rsidR="0005724E" w:rsidRPr="001F6931" w:rsidTr="00546A99">
        <w:trPr>
          <w:trHeight w:val="361"/>
        </w:trPr>
        <w:tc>
          <w:tcPr>
            <w:tcW w:w="709" w:type="dxa"/>
          </w:tcPr>
          <w:p w:rsidR="0005724E" w:rsidRPr="001F6931" w:rsidRDefault="0005724E" w:rsidP="00546A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05724E" w:rsidRPr="001F6931" w:rsidRDefault="0005724E" w:rsidP="00EF009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</w:t>
            </w:r>
          </w:p>
        </w:tc>
        <w:tc>
          <w:tcPr>
            <w:tcW w:w="6237" w:type="dxa"/>
          </w:tcPr>
          <w:p w:rsidR="0005724E" w:rsidRPr="00546A99" w:rsidRDefault="0005724E" w:rsidP="00EF00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Pr="00546A99">
              <w:rPr>
                <w:color w:val="000000"/>
              </w:rPr>
              <w:t>ехническое условие</w:t>
            </w:r>
          </w:p>
        </w:tc>
      </w:tr>
    </w:tbl>
    <w:p w:rsidR="0005724E" w:rsidRPr="001F6931" w:rsidRDefault="0005724E" w:rsidP="00C969FA">
      <w:pPr>
        <w:ind w:firstLine="567"/>
        <w:jc w:val="both"/>
        <w:rPr>
          <w:color w:val="000000"/>
          <w:sz w:val="24"/>
          <w:szCs w:val="24"/>
        </w:rPr>
      </w:pPr>
    </w:p>
    <w:p w:rsidR="0005724E" w:rsidRPr="001F6931" w:rsidRDefault="0005724E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05724E" w:rsidRPr="001F6931" w:rsidRDefault="0005724E" w:rsidP="00C969FA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7229"/>
        <w:gridCol w:w="1418"/>
      </w:tblGrid>
      <w:tr w:rsidR="0005724E" w:rsidRPr="001F6931" w:rsidTr="00EF0091">
        <w:trPr>
          <w:trHeight w:val="399"/>
        </w:trPr>
        <w:tc>
          <w:tcPr>
            <w:tcW w:w="709" w:type="dxa"/>
            <w:vAlign w:val="center"/>
          </w:tcPr>
          <w:p w:rsidR="0005724E" w:rsidRPr="001F6931" w:rsidRDefault="0005724E" w:rsidP="00EF009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vAlign w:val="center"/>
          </w:tcPr>
          <w:p w:rsidR="0005724E" w:rsidRPr="001F6931" w:rsidRDefault="0005724E" w:rsidP="00EF00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vAlign w:val="center"/>
          </w:tcPr>
          <w:p w:rsidR="0005724E" w:rsidRPr="001F6931" w:rsidRDefault="0005724E" w:rsidP="00EF009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05724E" w:rsidRPr="001F6931" w:rsidTr="00EF0091">
        <w:trPr>
          <w:trHeight w:val="399"/>
        </w:trPr>
        <w:tc>
          <w:tcPr>
            <w:tcW w:w="709" w:type="dxa"/>
          </w:tcPr>
          <w:p w:rsidR="0005724E" w:rsidRPr="001F6931" w:rsidRDefault="0005724E" w:rsidP="00EF0091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05724E" w:rsidRPr="001F6931" w:rsidRDefault="0005724E" w:rsidP="00EF009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724E" w:rsidRPr="001F6931" w:rsidRDefault="0005724E" w:rsidP="00EF0091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05724E" w:rsidRPr="001F6931" w:rsidTr="00EF0091">
        <w:trPr>
          <w:trHeight w:val="399"/>
        </w:trPr>
        <w:tc>
          <w:tcPr>
            <w:tcW w:w="709" w:type="dxa"/>
          </w:tcPr>
          <w:p w:rsidR="0005724E" w:rsidRPr="001F6931" w:rsidRDefault="0005724E" w:rsidP="00EF0091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05724E" w:rsidRPr="001F6931" w:rsidRDefault="0005724E" w:rsidP="00EF009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724E" w:rsidRPr="001F6931" w:rsidRDefault="0005724E" w:rsidP="00EF0091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05724E" w:rsidRDefault="0005724E" w:rsidP="00C969FA">
      <w:pPr>
        <w:ind w:left="5103"/>
        <w:rPr>
          <w:i/>
          <w:color w:val="000000"/>
          <w:sz w:val="24"/>
          <w:szCs w:val="24"/>
        </w:rPr>
      </w:pPr>
    </w:p>
    <w:p w:rsidR="0005724E" w:rsidRDefault="0005724E" w:rsidP="00C969FA">
      <w:pPr>
        <w:ind w:left="5103"/>
        <w:rPr>
          <w:i/>
          <w:color w:val="000000"/>
          <w:sz w:val="24"/>
          <w:szCs w:val="24"/>
        </w:rPr>
      </w:pPr>
    </w:p>
    <w:p w:rsidR="0005724E" w:rsidRDefault="0005724E" w:rsidP="00ED61E6">
      <w:pPr>
        <w:rPr>
          <w:i/>
          <w:color w:val="000000"/>
          <w:sz w:val="24"/>
          <w:szCs w:val="24"/>
        </w:rPr>
      </w:pPr>
    </w:p>
    <w:p w:rsidR="0005724E" w:rsidRDefault="0005724E" w:rsidP="00136ED8">
      <w:pPr>
        <w:pStyle w:val="a"/>
        <w:shd w:val="clear" w:color="auto" w:fill="auto"/>
        <w:tabs>
          <w:tab w:val="right" w:leader="dot" w:pos="9489"/>
        </w:tabs>
        <w:spacing w:before="0"/>
        <w:ind w:left="20" w:right="500"/>
        <w:rPr>
          <w:sz w:val="28"/>
          <w:szCs w:val="28"/>
        </w:rPr>
      </w:pPr>
      <w:r>
        <w:rPr>
          <w:sz w:val="28"/>
          <w:szCs w:val="28"/>
        </w:rPr>
        <w:t>Заместитель директора филиала № 12</w:t>
      </w:r>
    </w:p>
    <w:p w:rsidR="0005724E" w:rsidRDefault="0005724E" w:rsidP="00136ED8">
      <w:pPr>
        <w:pStyle w:val="a"/>
        <w:shd w:val="clear" w:color="auto" w:fill="auto"/>
        <w:tabs>
          <w:tab w:val="right" w:leader="dot" w:pos="9489"/>
        </w:tabs>
        <w:spacing w:before="0"/>
        <w:ind w:left="20" w:right="500"/>
        <w:rPr>
          <w:sz w:val="28"/>
          <w:szCs w:val="28"/>
        </w:rPr>
      </w:pPr>
      <w:r>
        <w:rPr>
          <w:sz w:val="28"/>
          <w:szCs w:val="28"/>
        </w:rPr>
        <w:t>по вооружению и материально-техническому обеспечению</w:t>
      </w:r>
    </w:p>
    <w:p w:rsidR="0005724E" w:rsidRDefault="0005724E" w:rsidP="00136ED8">
      <w:pPr>
        <w:pStyle w:val="a"/>
        <w:shd w:val="clear" w:color="auto" w:fill="auto"/>
        <w:tabs>
          <w:tab w:val="right" w:leader="dot" w:pos="9489"/>
        </w:tabs>
        <w:spacing w:before="0"/>
        <w:ind w:left="20" w:right="50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5724E" w:rsidRDefault="0005724E" w:rsidP="00136ED8">
      <w:pPr>
        <w:pStyle w:val="a"/>
        <w:shd w:val="clear" w:color="auto" w:fill="auto"/>
        <w:tabs>
          <w:tab w:val="right" w:leader="dot" w:pos="9489"/>
        </w:tabs>
        <w:spacing w:before="0"/>
        <w:ind w:left="20" w:right="500"/>
        <w:rPr>
          <w:sz w:val="28"/>
          <w:szCs w:val="28"/>
        </w:rPr>
      </w:pPr>
    </w:p>
    <w:p w:rsidR="0005724E" w:rsidRDefault="0005724E" w:rsidP="00136ED8">
      <w:pPr>
        <w:pStyle w:val="a"/>
        <w:shd w:val="clear" w:color="auto" w:fill="auto"/>
        <w:tabs>
          <w:tab w:val="right" w:leader="dot" w:pos="9489"/>
        </w:tabs>
        <w:spacing w:before="0"/>
        <w:ind w:left="20" w:right="5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____</w:t>
      </w:r>
    </w:p>
    <w:p w:rsidR="0005724E" w:rsidRDefault="0005724E" w:rsidP="00136ED8">
      <w:pPr>
        <w:pStyle w:val="a"/>
        <w:shd w:val="clear" w:color="auto" w:fill="auto"/>
        <w:tabs>
          <w:tab w:val="right" w:leader="dot" w:pos="9489"/>
        </w:tabs>
        <w:spacing w:before="0"/>
        <w:ind w:left="20" w:right="5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______С.Д. Симон</w:t>
      </w:r>
    </w:p>
    <w:p w:rsidR="0005724E" w:rsidRDefault="0005724E" w:rsidP="00136ED8">
      <w:pPr>
        <w:pStyle w:val="a"/>
        <w:shd w:val="clear" w:color="auto" w:fill="auto"/>
        <w:tabs>
          <w:tab w:val="right" w:leader="dot" w:pos="9489"/>
        </w:tabs>
        <w:spacing w:before="0"/>
        <w:ind w:left="20" w:right="500"/>
      </w:pPr>
      <w:r>
        <w:rPr>
          <w:sz w:val="28"/>
          <w:szCs w:val="28"/>
        </w:rPr>
        <w:t>«03» ноября 2015 г.</w:t>
      </w:r>
    </w:p>
    <w:p w:rsidR="0005724E" w:rsidRPr="00136ED8" w:rsidRDefault="0005724E" w:rsidP="00136ED8"/>
    <w:sectPr w:rsidR="0005724E" w:rsidRPr="00136ED8" w:rsidSect="006F2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24E" w:rsidRDefault="0005724E" w:rsidP="00EC59D5">
      <w:r>
        <w:separator/>
      </w:r>
    </w:p>
  </w:endnote>
  <w:endnote w:type="continuationSeparator" w:id="1">
    <w:p w:rsidR="0005724E" w:rsidRDefault="0005724E" w:rsidP="00EC5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24E" w:rsidRDefault="0005724E">
    <w:pPr>
      <w:pStyle w:val="Footer"/>
      <w:jc w:val="center"/>
    </w:pPr>
    <w:fldSimple w:instr=" PAGE   \* MERGEFORMAT ">
      <w:r>
        <w:rPr>
          <w:noProof/>
        </w:rPr>
        <w:t>5</w:t>
      </w:r>
    </w:fldSimple>
  </w:p>
  <w:p w:rsidR="0005724E" w:rsidRDefault="0005724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24E" w:rsidRDefault="0005724E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05724E" w:rsidRDefault="000572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24E" w:rsidRDefault="0005724E" w:rsidP="00EC59D5">
      <w:r>
        <w:separator/>
      </w:r>
    </w:p>
  </w:footnote>
  <w:footnote w:type="continuationSeparator" w:id="1">
    <w:p w:rsidR="0005724E" w:rsidRDefault="0005724E" w:rsidP="00EC59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928" w:hanging="360"/>
      </w:pPr>
      <w:rPr>
        <w:rFonts w:cs="Times New Roman"/>
      </w:rPr>
    </w:lvl>
    <w:lvl w:ilvl="1" w:tplc="04190003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69FA"/>
    <w:rsid w:val="0005724E"/>
    <w:rsid w:val="000F3D81"/>
    <w:rsid w:val="0011042F"/>
    <w:rsid w:val="00136ED8"/>
    <w:rsid w:val="001522DD"/>
    <w:rsid w:val="00172B89"/>
    <w:rsid w:val="00187478"/>
    <w:rsid w:val="001B6EF3"/>
    <w:rsid w:val="001D5B79"/>
    <w:rsid w:val="001E1DC6"/>
    <w:rsid w:val="001E33AB"/>
    <w:rsid w:val="001F5568"/>
    <w:rsid w:val="001F6931"/>
    <w:rsid w:val="002A6D5B"/>
    <w:rsid w:val="00312DF3"/>
    <w:rsid w:val="003408C0"/>
    <w:rsid w:val="00342012"/>
    <w:rsid w:val="003601C2"/>
    <w:rsid w:val="00394241"/>
    <w:rsid w:val="003979AE"/>
    <w:rsid w:val="003A3815"/>
    <w:rsid w:val="003C262F"/>
    <w:rsid w:val="00402CA1"/>
    <w:rsid w:val="00454731"/>
    <w:rsid w:val="004635E9"/>
    <w:rsid w:val="004A6EA3"/>
    <w:rsid w:val="0054428E"/>
    <w:rsid w:val="00546A99"/>
    <w:rsid w:val="005A7EA8"/>
    <w:rsid w:val="00627179"/>
    <w:rsid w:val="00632910"/>
    <w:rsid w:val="006637FA"/>
    <w:rsid w:val="006638B7"/>
    <w:rsid w:val="006A0475"/>
    <w:rsid w:val="006A3FBD"/>
    <w:rsid w:val="006C0DB6"/>
    <w:rsid w:val="006F2EAD"/>
    <w:rsid w:val="006F349A"/>
    <w:rsid w:val="007475B1"/>
    <w:rsid w:val="007D27DA"/>
    <w:rsid w:val="007E4219"/>
    <w:rsid w:val="00842A83"/>
    <w:rsid w:val="008B793D"/>
    <w:rsid w:val="00967BCB"/>
    <w:rsid w:val="009D24EC"/>
    <w:rsid w:val="00A470FA"/>
    <w:rsid w:val="00A627FF"/>
    <w:rsid w:val="00A91562"/>
    <w:rsid w:val="00B76CEC"/>
    <w:rsid w:val="00BD462A"/>
    <w:rsid w:val="00C1589C"/>
    <w:rsid w:val="00C42C5F"/>
    <w:rsid w:val="00C511EC"/>
    <w:rsid w:val="00C969FA"/>
    <w:rsid w:val="00CA42C4"/>
    <w:rsid w:val="00D128B6"/>
    <w:rsid w:val="00D201C0"/>
    <w:rsid w:val="00D66469"/>
    <w:rsid w:val="00DA6EBB"/>
    <w:rsid w:val="00EC59D5"/>
    <w:rsid w:val="00ED61E6"/>
    <w:rsid w:val="00EE2EAF"/>
    <w:rsid w:val="00EF0091"/>
    <w:rsid w:val="00F95BF5"/>
    <w:rsid w:val="00FB2DA1"/>
    <w:rsid w:val="00FC637C"/>
    <w:rsid w:val="00FF0E4B"/>
    <w:rsid w:val="00FF7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9FA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969FA"/>
    <w:pPr>
      <w:ind w:left="720"/>
      <w:contextualSpacing/>
    </w:pPr>
  </w:style>
  <w:style w:type="paragraph" w:styleId="Header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Normal"/>
    <w:link w:val="HeaderChar"/>
    <w:uiPriority w:val="99"/>
    <w:rsid w:val="00C969FA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DefaultParagraphFont"/>
    <w:link w:val="Header"/>
    <w:uiPriority w:val="99"/>
    <w:locked/>
    <w:rsid w:val="00C969FA"/>
    <w:rPr>
      <w:rFonts w:ascii="Times New Roman" w:hAnsi="Times New Roman" w:cs="Times New Roman"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rsid w:val="00C969F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969FA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uiPriority w:val="99"/>
    <w:rsid w:val="00C969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Times12">
    <w:name w:val="Times 12"/>
    <w:basedOn w:val="Normal"/>
    <w:uiPriority w:val="99"/>
    <w:rsid w:val="00CA42C4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a">
    <w:name w:val="Оглавление"/>
    <w:basedOn w:val="Normal"/>
    <w:uiPriority w:val="99"/>
    <w:rsid w:val="00136ED8"/>
    <w:pPr>
      <w:widowControl w:val="0"/>
      <w:shd w:val="clear" w:color="auto" w:fill="FFFFFF"/>
      <w:suppressAutoHyphens/>
      <w:spacing w:before="240" w:line="259" w:lineRule="exact"/>
      <w:jc w:val="both"/>
    </w:pPr>
    <w:rPr>
      <w:rFonts w:eastAsia="Calibri"/>
      <w:spacing w:val="10"/>
      <w:sz w:val="19"/>
      <w:szCs w:val="19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87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</TotalTime>
  <Pages>7</Pages>
  <Words>1424</Words>
  <Characters>8118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УТВЕРЖДАЮ</dc:title>
  <dc:subject/>
  <dc:creator>Alex</dc:creator>
  <cp:keywords/>
  <dc:description/>
  <cp:lastModifiedBy>vspmto</cp:lastModifiedBy>
  <cp:revision>7</cp:revision>
  <cp:lastPrinted>2015-10-26T08:39:00Z</cp:lastPrinted>
  <dcterms:created xsi:type="dcterms:W3CDTF">2015-11-05T04:53:00Z</dcterms:created>
  <dcterms:modified xsi:type="dcterms:W3CDTF">2015-11-05T08:27:00Z</dcterms:modified>
</cp:coreProperties>
</file>